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E56A5" w14:textId="63D50A79" w:rsidR="00AA6D83" w:rsidRPr="00C2333C" w:rsidRDefault="00E66B82" w:rsidP="00AA6D83">
      <w:pPr>
        <w:jc w:val="center"/>
        <w:rPr>
          <w:rFonts w:ascii="TH SarabunPSK" w:hAnsi="TH SarabunPSK" w:cs="TH SarabunPSK"/>
          <w:b/>
          <w:bCs/>
          <w:noProof/>
          <w:color w:val="000000" w:themeColor="text1"/>
        </w:rPr>
      </w:pPr>
      <w:bookmarkStart w:id="0" w:name="_GoBack"/>
      <w:bookmarkEnd w:id="0"/>
      <w:r w:rsidRPr="00956872">
        <w:rPr>
          <w:rFonts w:ascii="TH SarabunPSK" w:hAnsi="TH SarabunPSK" w:cs="TH SarabunPSK"/>
          <w:noProof/>
        </w:rPr>
        <w:drawing>
          <wp:anchor distT="0" distB="0" distL="114300" distR="114300" simplePos="0" relativeHeight="251671040" behindDoc="1" locked="0" layoutInCell="1" allowOverlap="1" wp14:anchorId="477D7D92" wp14:editId="7F855EC3">
            <wp:simplePos x="0" y="0"/>
            <wp:positionH relativeFrom="column">
              <wp:posOffset>2358390</wp:posOffset>
            </wp:positionH>
            <wp:positionV relativeFrom="paragraph">
              <wp:posOffset>-177165</wp:posOffset>
            </wp:positionV>
            <wp:extent cx="936952" cy="1083945"/>
            <wp:effectExtent l="0" t="0" r="0" b="190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500" cy="111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5C6" w:rsidRPr="0095687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             </w:t>
      </w:r>
      <w:r w:rsidR="0053371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</w:t>
      </w:r>
      <w:r w:rsidR="004265C6" w:rsidRPr="00C2333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(สพร./สนพ.)</w:t>
      </w:r>
    </w:p>
    <w:p w14:paraId="504EFD50" w14:textId="77777777" w:rsidR="00AA6D83" w:rsidRPr="00956872" w:rsidRDefault="00AA6D83" w:rsidP="00AA6D83">
      <w:pPr>
        <w:jc w:val="center"/>
        <w:rPr>
          <w:rFonts w:ascii="TH SarabunPSK" w:hAnsi="TH SarabunPSK" w:cs="TH SarabunPSK"/>
          <w:noProof/>
        </w:rPr>
      </w:pPr>
    </w:p>
    <w:p w14:paraId="3FA59A51" w14:textId="58301FFA" w:rsidR="00786CBF" w:rsidRPr="00956872" w:rsidRDefault="00786CBF" w:rsidP="00AA6D83">
      <w:pPr>
        <w:pStyle w:val="3"/>
        <w:tabs>
          <w:tab w:val="clear" w:pos="1134"/>
          <w:tab w:val="clear" w:pos="1560"/>
          <w:tab w:val="left" w:pos="3108"/>
          <w:tab w:val="left" w:pos="3612"/>
          <w:tab w:val="left" w:pos="5110"/>
        </w:tabs>
        <w:spacing w:line="240" w:lineRule="auto"/>
        <w:jc w:val="left"/>
        <w:rPr>
          <w:rFonts w:ascii="TH SarabunIT๙" w:eastAsia="Times New Roman" w:hAnsi="TH SarabunIT๙" w:cs="TH SarabunIT๙"/>
          <w:sz w:val="24"/>
          <w:szCs w:val="28"/>
        </w:rPr>
      </w:pPr>
    </w:p>
    <w:p w14:paraId="49479DD9" w14:textId="5B7F7A7A" w:rsidR="00E66B82" w:rsidRPr="00956872" w:rsidRDefault="00E66B82" w:rsidP="00AA6D83">
      <w:pPr>
        <w:pStyle w:val="3"/>
        <w:tabs>
          <w:tab w:val="clear" w:pos="1134"/>
          <w:tab w:val="clear" w:pos="1560"/>
          <w:tab w:val="left" w:pos="3108"/>
          <w:tab w:val="left" w:pos="3612"/>
          <w:tab w:val="left" w:pos="5110"/>
        </w:tabs>
        <w:spacing w:line="240" w:lineRule="auto"/>
        <w:jc w:val="left"/>
        <w:rPr>
          <w:rFonts w:ascii="TH SarabunIT๙" w:eastAsia="Times New Roman" w:hAnsi="TH SarabunIT๙" w:cs="TH SarabunIT๙"/>
          <w:sz w:val="24"/>
          <w:szCs w:val="28"/>
        </w:rPr>
      </w:pPr>
    </w:p>
    <w:p w14:paraId="448A82B2" w14:textId="77777777" w:rsidR="00E66B82" w:rsidRPr="00956872" w:rsidRDefault="00E66B82" w:rsidP="00AA6D83">
      <w:pPr>
        <w:pStyle w:val="3"/>
        <w:tabs>
          <w:tab w:val="clear" w:pos="1134"/>
          <w:tab w:val="clear" w:pos="1560"/>
          <w:tab w:val="left" w:pos="3108"/>
          <w:tab w:val="left" w:pos="3612"/>
          <w:tab w:val="left" w:pos="5110"/>
        </w:tabs>
        <w:spacing w:line="240" w:lineRule="auto"/>
        <w:jc w:val="left"/>
        <w:rPr>
          <w:rFonts w:ascii="TH SarabunIT๙" w:eastAsia="Times New Roman" w:hAnsi="TH SarabunIT๙" w:cs="TH SarabunIT๙"/>
          <w:sz w:val="24"/>
          <w:szCs w:val="28"/>
        </w:rPr>
      </w:pPr>
    </w:p>
    <w:p w14:paraId="4F1DDFD4" w14:textId="1B7C7DE2" w:rsidR="00786CBF" w:rsidRPr="00C2333C" w:rsidRDefault="00786CBF" w:rsidP="00483E2D">
      <w:pPr>
        <w:pStyle w:val="3"/>
        <w:tabs>
          <w:tab w:val="clear" w:pos="1134"/>
          <w:tab w:val="clear" w:pos="1560"/>
          <w:tab w:val="left" w:pos="3108"/>
          <w:tab w:val="left" w:pos="3612"/>
          <w:tab w:val="left" w:pos="5110"/>
        </w:tabs>
        <w:spacing w:before="200" w:line="240" w:lineRule="auto"/>
        <w:jc w:val="center"/>
        <w:rPr>
          <w:rFonts w:ascii="TH SarabunIT๙" w:eastAsia="Times New Roman" w:hAnsi="TH SarabunIT๙" w:cs="TH SarabunIT๙"/>
          <w:b/>
          <w:bCs/>
          <w:color w:val="000000" w:themeColor="text1"/>
        </w:rPr>
      </w:pPr>
      <w:r w:rsidRPr="00C2333C">
        <w:rPr>
          <w:rFonts w:ascii="TH SarabunIT๙" w:eastAsia="Times New Roman" w:hAnsi="TH SarabunIT๙" w:cs="TH SarabunIT๙"/>
          <w:b/>
          <w:bCs/>
          <w:color w:val="000000" w:themeColor="text1"/>
          <w:cs/>
        </w:rPr>
        <w:t>คำสั่ง</w:t>
      </w:r>
      <w:r w:rsidR="000E3005" w:rsidRPr="00C2333C">
        <w:rPr>
          <w:rFonts w:ascii="TH SarabunIT๙" w:hAnsi="TH SarabunIT๙" w:cs="TH SarabunIT๙" w:hint="cs"/>
          <w:b/>
          <w:bCs/>
          <w:color w:val="000000" w:themeColor="text1"/>
          <w:cs/>
        </w:rPr>
        <w:t>สถาบันพัฒนา</w:t>
      </w:r>
      <w:r w:rsidR="000E3005" w:rsidRPr="00C2333C">
        <w:rPr>
          <w:rFonts w:ascii="TH SarabunIT๙" w:hAnsi="TH SarabunIT๙" w:cs="TH SarabunIT๙"/>
          <w:b/>
          <w:bCs/>
          <w:color w:val="000000" w:themeColor="text1"/>
        </w:rPr>
        <w:t>/</w:t>
      </w:r>
      <w:r w:rsidR="000E3005" w:rsidRPr="00C2333C">
        <w:rPr>
          <w:rFonts w:ascii="TH SarabunIT๙" w:hAnsi="TH SarabunIT๙" w:cs="TH SarabunIT๙" w:hint="cs"/>
          <w:b/>
          <w:bCs/>
          <w:color w:val="000000" w:themeColor="text1"/>
          <w:cs/>
        </w:rPr>
        <w:t>สำนักงานพัฒนา/ศูนย์ทดสอบมาตรฐานฝีมือแรงงาน</w:t>
      </w:r>
      <w:r w:rsidR="00A10FF7" w:rsidRPr="00C2333C">
        <w:rPr>
          <w:rFonts w:ascii="TH SarabunIT๙" w:hAnsi="TH SarabunIT๙" w:cs="TH SarabunIT๙" w:hint="cs"/>
          <w:b/>
          <w:bCs/>
          <w:color w:val="000000" w:themeColor="text1"/>
          <w:cs/>
        </w:rPr>
        <w:t>....</w:t>
      </w:r>
    </w:p>
    <w:p w14:paraId="4820B004" w14:textId="2F6AF7A3" w:rsidR="00AA6D83" w:rsidRPr="00956872" w:rsidRDefault="00AA6D83" w:rsidP="00786CBF">
      <w:pPr>
        <w:pStyle w:val="3"/>
        <w:tabs>
          <w:tab w:val="clear" w:pos="1134"/>
          <w:tab w:val="clear" w:pos="1560"/>
          <w:tab w:val="left" w:pos="3108"/>
          <w:tab w:val="left" w:pos="3612"/>
          <w:tab w:val="left" w:pos="5110"/>
        </w:tabs>
        <w:spacing w:line="240" w:lineRule="auto"/>
        <w:jc w:val="center"/>
        <w:rPr>
          <w:rFonts w:ascii="TH SarabunIT๙" w:eastAsia="Times New Roman" w:hAnsi="TH SarabunIT๙" w:cs="TH SarabunIT๙"/>
        </w:rPr>
      </w:pPr>
      <w:r w:rsidRPr="00956872">
        <w:rPr>
          <w:rFonts w:ascii="TH SarabunIT๙" w:eastAsia="Times New Roman" w:hAnsi="TH SarabunIT๙" w:cs="TH SarabunIT๙"/>
          <w:cs/>
        </w:rPr>
        <w:t xml:space="preserve">ที่ </w:t>
      </w:r>
      <w:r w:rsidRPr="00956872">
        <w:rPr>
          <w:rFonts w:ascii="TH SarabunIT๙" w:eastAsia="Times New Roman" w:hAnsi="TH SarabunIT๙" w:cs="TH SarabunIT๙" w:hint="cs"/>
          <w:cs/>
        </w:rPr>
        <w:t xml:space="preserve">  </w:t>
      </w:r>
      <w:r w:rsidRPr="00956872">
        <w:rPr>
          <w:rFonts w:ascii="TH SarabunIT๙" w:eastAsia="Times New Roman" w:hAnsi="TH SarabunIT๙" w:cs="TH SarabunIT๙"/>
          <w:cs/>
        </w:rPr>
        <w:t xml:space="preserve">  </w:t>
      </w:r>
      <w:r w:rsidRPr="00956872">
        <w:rPr>
          <w:rFonts w:ascii="TH SarabunIT๙" w:eastAsia="Times New Roman" w:hAnsi="TH SarabunIT๙" w:cs="TH SarabunIT๙" w:hint="cs"/>
          <w:cs/>
        </w:rPr>
        <w:t xml:space="preserve">       </w:t>
      </w:r>
      <w:r w:rsidRPr="00956872">
        <w:rPr>
          <w:rFonts w:ascii="TH SarabunIT๙" w:eastAsia="Times New Roman" w:hAnsi="TH SarabunIT๙" w:cs="TH SarabunIT๙"/>
          <w:cs/>
        </w:rPr>
        <w:t xml:space="preserve">   /๒๕</w:t>
      </w:r>
      <w:r w:rsidR="00786CBF" w:rsidRPr="00956872">
        <w:rPr>
          <w:rFonts w:ascii="TH SarabunIT๙" w:eastAsia="Times New Roman" w:hAnsi="TH SarabunIT๙" w:cs="TH SarabunIT๙" w:hint="cs"/>
          <w:cs/>
        </w:rPr>
        <w:t>๖</w:t>
      </w:r>
      <w:r w:rsidR="008C6B8C" w:rsidRPr="00956872">
        <w:rPr>
          <w:rFonts w:ascii="TH SarabunIT๙" w:eastAsia="Times New Roman" w:hAnsi="TH SarabunIT๙" w:cs="TH SarabunIT๙" w:hint="cs"/>
          <w:cs/>
        </w:rPr>
        <w:t>๗</w:t>
      </w:r>
    </w:p>
    <w:p w14:paraId="290D67CA" w14:textId="3901E4DE" w:rsidR="000070AD" w:rsidRPr="00956872" w:rsidRDefault="004B1F12" w:rsidP="00786CBF">
      <w:pPr>
        <w:pStyle w:val="3"/>
        <w:tabs>
          <w:tab w:val="clear" w:pos="1134"/>
          <w:tab w:val="clear" w:pos="1560"/>
          <w:tab w:val="left" w:pos="-2410"/>
          <w:tab w:val="left" w:pos="-2127"/>
          <w:tab w:val="left" w:pos="4253"/>
        </w:tabs>
        <w:spacing w:line="240" w:lineRule="auto"/>
        <w:jc w:val="left"/>
        <w:rPr>
          <w:rFonts w:ascii="TH SarabunIT๙" w:hAnsi="TH SarabunIT๙" w:cs="TH SarabunIT๙"/>
          <w:cs/>
        </w:rPr>
      </w:pPr>
      <w:r w:rsidRPr="00956872">
        <w:rPr>
          <w:rFonts w:ascii="TH SarabunIT๙" w:eastAsia="Times New Roman" w:hAnsi="TH SarabunIT๙" w:cs="TH SarabunIT๙"/>
          <w:cs/>
        </w:rPr>
        <w:t>เรื่อง</w:t>
      </w:r>
      <w:r w:rsidR="00852BC0" w:rsidRPr="00956872">
        <w:rPr>
          <w:rFonts w:ascii="TH SarabunIT๙" w:eastAsia="Times New Roman" w:hAnsi="TH SarabunIT๙" w:cs="TH SarabunIT๙" w:hint="cs"/>
          <w:cs/>
        </w:rPr>
        <w:t xml:space="preserve">  </w:t>
      </w:r>
      <w:r w:rsidR="008812D7" w:rsidRPr="00956872">
        <w:rPr>
          <w:rFonts w:ascii="TH SarabunIT๙" w:eastAsia="Times New Roman" w:hAnsi="TH SarabunIT๙" w:cs="TH SarabunIT๙" w:hint="cs"/>
          <w:cs/>
        </w:rPr>
        <w:t>การมอบหมายหน้าที่ความรับผิดชอบ</w:t>
      </w:r>
      <w:r w:rsidR="00A850C4" w:rsidRPr="00956872">
        <w:rPr>
          <w:rFonts w:ascii="TH SarabunIT๙" w:eastAsia="Times New Roman" w:hAnsi="TH SarabunIT๙" w:cs="TH SarabunIT๙" w:hint="cs"/>
          <w:cs/>
        </w:rPr>
        <w:t>การดำเนินการทดสอบมาตรฐานตามระบบประกันคุณภาพ</w:t>
      </w:r>
    </w:p>
    <w:p w14:paraId="02537E2A" w14:textId="77777777" w:rsidR="00B121ED" w:rsidRPr="00956872" w:rsidRDefault="00B121ED" w:rsidP="0020152F">
      <w:pPr>
        <w:pStyle w:val="3"/>
        <w:tabs>
          <w:tab w:val="clear" w:pos="1134"/>
          <w:tab w:val="clear" w:pos="1560"/>
          <w:tab w:val="left" w:pos="993"/>
        </w:tabs>
        <w:spacing w:before="240" w:line="240" w:lineRule="auto"/>
        <w:jc w:val="center"/>
        <w:rPr>
          <w:rFonts w:ascii="TH SarabunIT๙" w:eastAsia="Times New Roman" w:hAnsi="TH SarabunIT๙" w:cs="TH SarabunIT๙"/>
          <w:cs/>
        </w:rPr>
      </w:pPr>
      <w:r w:rsidRPr="00956872">
        <w:rPr>
          <w:rFonts w:ascii="TH SarabunIT๙" w:eastAsia="Times New Roman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746CB46" wp14:editId="61F116B7">
                <wp:simplePos x="0" y="0"/>
                <wp:positionH relativeFrom="column">
                  <wp:posOffset>2056765</wp:posOffset>
                </wp:positionH>
                <wp:positionV relativeFrom="paragraph">
                  <wp:posOffset>207857</wp:posOffset>
                </wp:positionV>
                <wp:extent cx="1697355" cy="0"/>
                <wp:effectExtent l="0" t="0" r="171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7355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0F3FA1" id="Straight Connector 1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95pt,16.35pt" to="295.6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" strokecolor="black [3040]" strokeweight=".5pt"/>
            </w:pict>
          </mc:Fallback>
        </mc:AlternateContent>
      </w:r>
    </w:p>
    <w:p w14:paraId="37101C1F" w14:textId="2F0E69DF" w:rsidR="008F405B" w:rsidRDefault="00EA2B3D" w:rsidP="00EF5F35">
      <w:pPr>
        <w:tabs>
          <w:tab w:val="left" w:pos="320"/>
          <w:tab w:val="left" w:pos="720"/>
          <w:tab w:val="left" w:pos="800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28"/>
          <w:szCs w:val="32"/>
          <w:cs/>
        </w:rPr>
        <w:tab/>
      </w:r>
      <w:r w:rsidRPr="00956872">
        <w:rPr>
          <w:rFonts w:ascii="TH SarabunIT๙" w:hAnsi="TH SarabunIT๙" w:cs="TH SarabunIT๙"/>
          <w:sz w:val="28"/>
          <w:szCs w:val="32"/>
          <w:cs/>
        </w:rPr>
        <w:tab/>
      </w:r>
      <w:r w:rsidRPr="00956872">
        <w:rPr>
          <w:rFonts w:ascii="TH SarabunIT๙" w:hAnsi="TH SarabunIT๙" w:cs="TH SarabunIT๙"/>
          <w:sz w:val="28"/>
          <w:szCs w:val="32"/>
          <w:cs/>
        </w:rPr>
        <w:tab/>
      </w: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D601EF" w:rsidRPr="00956872"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เพื่อให้การปฏิบัติงานของ</w:t>
      </w:r>
      <w:r w:rsidR="000E3005" w:rsidRPr="00C2333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สถาบันพัฒนา</w:t>
      </w:r>
      <w:r w:rsidR="000E3005" w:rsidRPr="00C2333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/</w:t>
      </w:r>
      <w:r w:rsidR="000E3005" w:rsidRPr="00C2333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สำนักงานพัฒนา/</w:t>
      </w:r>
      <w:r w:rsidR="001058A1" w:rsidRPr="00C2333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ศูนย์</w:t>
      </w:r>
      <w:r w:rsidR="00786CBF" w:rsidRPr="00C2333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ทดสอบ</w:t>
      </w:r>
      <w:r w:rsidR="001058A1" w:rsidRPr="00C2333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มาตรฐาน</w:t>
      </w:r>
      <w:r w:rsidR="00786CBF" w:rsidRPr="00C2333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ฝีมือแรงงาน</w:t>
      </w:r>
      <w:r w:rsidR="001058A1" w:rsidRPr="0095687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 w:rsidR="00A850C4" w:rsidRPr="00956872">
        <w:rPr>
          <w:rFonts w:ascii="TH SarabunIT๙" w:hAnsi="TH SarabunIT๙" w:cs="TH SarabunIT๙" w:hint="cs"/>
          <w:sz w:val="32"/>
          <w:szCs w:val="32"/>
          <w:cs/>
        </w:rPr>
        <w:t>ดำเน</w:t>
      </w:r>
      <w:r w:rsidR="00F44DAF" w:rsidRPr="00956872">
        <w:rPr>
          <w:rFonts w:ascii="TH SarabunIT๙" w:hAnsi="TH SarabunIT๙" w:cs="TH SarabunIT๙" w:hint="cs"/>
          <w:sz w:val="32"/>
          <w:szCs w:val="32"/>
          <w:cs/>
        </w:rPr>
        <w:t>ิน</w:t>
      </w:r>
      <w:r w:rsidR="00F44DAF" w:rsidRPr="00956872">
        <w:rPr>
          <w:rFonts w:ascii="TH SarabunIT๙" w:hAnsi="TH SarabunIT๙" w:cs="TH SarabunIT๙"/>
          <w:sz w:val="32"/>
          <w:szCs w:val="32"/>
          <w:cs/>
        </w:rPr>
        <w:t>การ</w:t>
      </w:r>
      <w:r w:rsidR="008724B1">
        <w:rPr>
          <w:rFonts w:ascii="TH SarabunIT๙" w:hAnsi="TH SarabunIT๙" w:cs="TH SarabunIT๙" w:hint="cs"/>
          <w:sz w:val="32"/>
          <w:szCs w:val="32"/>
          <w:cs/>
        </w:rPr>
        <w:t>ระบบประกันคุณภาพสำหรับระบบการทดสอบ</w:t>
      </w:r>
      <w:r w:rsidR="00F44DAF" w:rsidRPr="00956872">
        <w:rPr>
          <w:rFonts w:ascii="TH SarabunIT๙" w:hAnsi="TH SarabunIT๙" w:cs="TH SarabunIT๙"/>
          <w:sz w:val="32"/>
          <w:szCs w:val="32"/>
          <w:cs/>
        </w:rPr>
        <w:t xml:space="preserve">ทดสอบมาตรฐานฝีมือแรงงานแห่งชาติ </w:t>
      </w:r>
      <w:r w:rsidR="00F44DAF" w:rsidRPr="00956872">
        <w:rPr>
          <w:rFonts w:ascii="TH SarabunIT๙" w:hAnsi="TH SarabunIT๙" w:cs="TH SarabunIT๙" w:hint="cs"/>
          <w:sz w:val="32"/>
          <w:szCs w:val="32"/>
          <w:cs/>
        </w:rPr>
        <w:t>ตามข้อกำหนด</w:t>
      </w:r>
      <w:r w:rsidR="00CB5782" w:rsidRPr="009568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5782" w:rsidRPr="00956872">
        <w:rPr>
          <w:rFonts w:ascii="TH SarabunIT๙" w:hAnsi="TH SarabunIT๙" w:cs="TH SarabunIT๙"/>
          <w:sz w:val="32"/>
          <w:szCs w:val="32"/>
        </w:rPr>
        <w:t xml:space="preserve">ISO/IEC </w:t>
      </w:r>
      <w:r w:rsidR="00CB5782" w:rsidRPr="00956872">
        <w:rPr>
          <w:rFonts w:ascii="TH SarabunPSK" w:hAnsi="TH SarabunPSK" w:cs="TH SarabunPSK"/>
          <w:sz w:val="32"/>
          <w:szCs w:val="32"/>
        </w:rPr>
        <w:t>17024</w:t>
      </w:r>
      <w:r w:rsidR="00967F8B" w:rsidRPr="00956872">
        <w:rPr>
          <w:rFonts w:ascii="TH SarabunPSK" w:hAnsi="TH SarabunPSK" w:cs="TH SarabunPSK"/>
          <w:sz w:val="32"/>
          <w:szCs w:val="32"/>
        </w:rPr>
        <w:t xml:space="preserve"> </w:t>
      </w:r>
      <w:r w:rsidR="00967F8B" w:rsidRPr="00956872">
        <w:rPr>
          <w:sz w:val="32"/>
          <w:szCs w:val="32"/>
        </w:rPr>
        <w:t xml:space="preserve">: </w:t>
      </w:r>
      <w:r w:rsidR="00967F8B" w:rsidRPr="00956872">
        <w:rPr>
          <w:rFonts w:ascii="TH SarabunPSK" w:hAnsi="TH SarabunPSK" w:cs="TH SarabunPSK"/>
          <w:sz w:val="32"/>
          <w:szCs w:val="32"/>
        </w:rPr>
        <w:t xml:space="preserve">2012 </w:t>
      </w:r>
      <w:r w:rsidR="00443BBC" w:rsidRPr="00956872">
        <w:rPr>
          <w:rFonts w:ascii="TH SarabunIT๙" w:hAnsi="TH SarabunIT๙" w:cs="TH SarabunIT๙" w:hint="cs"/>
          <w:sz w:val="32"/>
          <w:szCs w:val="32"/>
          <w:cs/>
        </w:rPr>
        <w:t>ให้เป็น</w:t>
      </w:r>
      <w:r w:rsidR="00443BBC">
        <w:rPr>
          <w:rFonts w:ascii="TH SarabunIT๙" w:hAnsi="TH SarabunIT๙" w:cs="TH SarabunIT๙" w:hint="cs"/>
          <w:sz w:val="32"/>
          <w:szCs w:val="32"/>
          <w:cs/>
        </w:rPr>
        <w:t>ที่ยอมรับ</w:t>
      </w:r>
      <w:r w:rsidR="00967F8B" w:rsidRPr="00956872">
        <w:rPr>
          <w:rFonts w:ascii="TH SarabunPSK" w:hAnsi="TH SarabunPSK" w:cs="TH SarabunPSK"/>
          <w:sz w:val="32"/>
          <w:szCs w:val="32"/>
        </w:rPr>
        <w:t xml:space="preserve"> </w:t>
      </w:r>
      <w:r w:rsidR="00EF5F35" w:rsidRPr="00956872">
        <w:rPr>
          <w:rFonts w:ascii="TH SarabunIT๙" w:hAnsi="TH SarabunIT๙" w:cs="TH SarabunIT๙"/>
          <w:sz w:val="32"/>
          <w:szCs w:val="32"/>
          <w:cs/>
        </w:rPr>
        <w:t>จึงกำหนดหน้าที่ความรับผิดชอบของพนั</w:t>
      </w:r>
      <w:r w:rsidR="00EF5F35" w:rsidRPr="00956872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F44DAF" w:rsidRPr="00956872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EF5F35" w:rsidRPr="00956872"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="00F44DAF" w:rsidRPr="00956872"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 </w:t>
      </w:r>
      <w:r w:rsidR="00EF5F35" w:rsidRPr="00956872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13A599D1" w14:textId="77777777" w:rsidR="008B663E" w:rsidRPr="00956872" w:rsidRDefault="008B663E" w:rsidP="008B663E">
      <w:pPr>
        <w:tabs>
          <w:tab w:val="left" w:pos="1440"/>
          <w:tab w:val="left" w:pos="1782"/>
          <w:tab w:val="left" w:pos="2694"/>
          <w:tab w:val="left" w:pos="3458"/>
          <w:tab w:val="left" w:pos="7391"/>
        </w:tabs>
        <w:spacing w:before="60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ผู้ควบคุมการทดสอบ </w:t>
      </w:r>
    </w:p>
    <w:p w14:paraId="6420ABBB" w14:textId="7CBB0BB0" w:rsidR="006132EE" w:rsidRPr="00956872" w:rsidRDefault="0092310C" w:rsidP="008F405B">
      <w:pPr>
        <w:tabs>
          <w:tab w:val="left" w:pos="1440"/>
          <w:tab w:val="left" w:pos="1782"/>
          <w:tab w:val="left" w:pos="2694"/>
          <w:tab w:val="left" w:pos="3458"/>
          <w:tab w:val="left" w:pos="7391"/>
        </w:tabs>
        <w:spacing w:before="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132EE" w:rsidRPr="0095687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0D1544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132EE" w:rsidRPr="00956872">
        <w:rPr>
          <w:rFonts w:ascii="TH SarabunIT๙" w:hAnsi="TH SarabunIT๙" w:cs="TH SarabunIT๙" w:hint="cs"/>
          <w:sz w:val="32"/>
          <w:szCs w:val="32"/>
          <w:cs/>
        </w:rPr>
        <w:t xml:space="preserve"> นาย</w:t>
      </w:r>
      <w:r w:rsidR="00282AC8" w:rsidRPr="00956872">
        <w:rPr>
          <w:rFonts w:ascii="TH SarabunIT๙" w:hAnsi="TH SarabunIT๙" w:cs="TH SarabunIT๙" w:hint="cs"/>
          <w:sz w:val="32"/>
          <w:szCs w:val="32"/>
          <w:cs/>
        </w:rPr>
        <w:t>/นาง/นางสาว</w:t>
      </w:r>
      <w:r w:rsidR="006132EE" w:rsidRPr="00956872">
        <w:rPr>
          <w:rFonts w:ascii="TH SarabunIT๙" w:hAnsi="TH SarabunIT๙" w:cs="TH SarabunIT๙" w:hint="cs"/>
          <w:sz w:val="32"/>
          <w:szCs w:val="32"/>
          <w:cs/>
        </w:rPr>
        <w:t>............... ตำแหน่ง.ผู้อำนวยการกลุ่มงานมาตรฐานฯ /หัวหน้าฝ้ายมาตรฐานฯ................ ปฏิบัติหน้าที่</w:t>
      </w:r>
      <w:r w:rsidR="00E66B82" w:rsidRPr="00956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32EE" w:rsidRPr="00956872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011D61DC" w14:textId="77777777" w:rsidR="006132EE" w:rsidRPr="00956872" w:rsidRDefault="006132EE" w:rsidP="006132EE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๑. กำหนดผู้ทดสอบมาตรฐานฝีมือแรงงาน โดยพิจารณาความมีส่วนได้ส่วนเสียระหว่างผู้ทดสอบมาตรฐานฝีมือแรงงานกับผู้เข้ารับทดสอบมาตรฐานฝีมือแรงงาน </w:t>
      </w:r>
    </w:p>
    <w:p w14:paraId="5F3FF55C" w14:textId="77777777" w:rsidR="006132EE" w:rsidRPr="00956872" w:rsidRDefault="006132EE" w:rsidP="006132EE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๒.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ab/>
        <w:t xml:space="preserve">แก้ไขปัญหาต่าง ๆ ร่วมกับผู้ทดสอบมาตรฐานฝีมือแรงงานในระหว่างการทดสอบมาตรฐานฝีมือแรงงานแห่งชาติ </w:t>
      </w:r>
    </w:p>
    <w:p w14:paraId="33B4AC5B" w14:textId="77777777" w:rsidR="006132EE" w:rsidRPr="00956872" w:rsidRDefault="006132EE" w:rsidP="006132EE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๓. พิจารณาผลการทดสอบ และทวนผลการทดสอบเพื่อเสนอนายทะเบียนลงนาม</w:t>
      </w:r>
    </w:p>
    <w:p w14:paraId="3544ED82" w14:textId="77777777" w:rsidR="006132EE" w:rsidRPr="00956872" w:rsidRDefault="006132EE" w:rsidP="006132EE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๔. พิจารณาผลการประเมินผู้ทดสอบมาตรฐานฝีมือแรงงาน</w:t>
      </w:r>
    </w:p>
    <w:p w14:paraId="7F88CF1E" w14:textId="7051F796" w:rsidR="006C75A3" w:rsidRPr="00956872" w:rsidRDefault="00282AC8" w:rsidP="007E462A">
      <w:pPr>
        <w:tabs>
          <w:tab w:val="left" w:pos="1440"/>
          <w:tab w:val="left" w:pos="1782"/>
          <w:tab w:val="left" w:pos="2694"/>
          <w:tab w:val="left" w:pos="3458"/>
          <w:tab w:val="left" w:pos="7391"/>
        </w:tabs>
        <w:spacing w:before="60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</w:t>
      </w:r>
      <w:r w:rsidR="00675BA5"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เจ้าหน้าที่รับสมัคร</w:t>
      </w:r>
      <w:r w:rsidR="004B1C10" w:rsidRPr="00956872">
        <w:rPr>
          <w:rFonts w:ascii="TH SarabunIT๙" w:hAnsi="TH SarabunIT๙" w:cs="TH SarabunIT๙" w:hint="cs"/>
          <w:sz w:val="32"/>
          <w:szCs w:val="32"/>
          <w:cs/>
        </w:rPr>
        <w:t>/</w:t>
      </w:r>
      <w:r w:rsidR="004B1C10"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ผู้จัดทำทะเบียนประวัติและรายงานผล</w:t>
      </w:r>
    </w:p>
    <w:p w14:paraId="04D97AF4" w14:textId="64D7F509" w:rsidR="00282AC8" w:rsidRPr="00956872" w:rsidRDefault="00282AC8" w:rsidP="007E462A">
      <w:pPr>
        <w:tabs>
          <w:tab w:val="left" w:pos="1440"/>
          <w:tab w:val="left" w:pos="1782"/>
          <w:tab w:val="left" w:pos="2694"/>
          <w:tab w:val="left" w:pos="3458"/>
          <w:tab w:val="left" w:pos="7391"/>
        </w:tabs>
        <w:spacing w:before="60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     ๒.๑ นาย/นาง/นางสาว............ตำแหน่ง</w:t>
      </w:r>
      <w:r w:rsidR="00E66B82" w:rsidRPr="00956872">
        <w:rPr>
          <w:rFonts w:ascii="TH SarabunIT๙" w:hAnsi="TH SarabunIT๙" w:cs="TH SarabunIT๙" w:hint="cs"/>
          <w:sz w:val="32"/>
          <w:szCs w:val="32"/>
          <w:cs/>
        </w:rPr>
        <w:t>...........โดยมีหน้าที่ความรับผิดชอบ ดังนี้</w:t>
      </w:r>
    </w:p>
    <w:p w14:paraId="3E7EB46D" w14:textId="0F9C1D15" w:rsidR="00A17748" w:rsidRPr="00956872" w:rsidRDefault="006F666B" w:rsidP="00BA3AC5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</w:rPr>
        <w:tab/>
      </w:r>
      <w:bookmarkStart w:id="1" w:name="_Hlk103765651"/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8E684B" w:rsidRPr="00956872">
        <w:rPr>
          <w:rFonts w:ascii="TH SarabunIT๙" w:hAnsi="TH SarabunIT๙" w:cs="TH SarabunIT๙" w:hint="cs"/>
          <w:sz w:val="32"/>
          <w:szCs w:val="32"/>
          <w:cs/>
        </w:rPr>
        <w:t>ดำเนินการรับแบบใบสมัคร ตรวจสอบความถูกต้อง</w:t>
      </w:r>
      <w:r w:rsidR="00B659BE">
        <w:rPr>
          <w:rFonts w:ascii="TH SarabunIT๙" w:hAnsi="TH SarabunIT๙" w:cs="TH SarabunIT๙" w:hint="cs"/>
          <w:sz w:val="32"/>
          <w:szCs w:val="32"/>
          <w:cs/>
        </w:rPr>
        <w:t>ครบถ้วน</w:t>
      </w:r>
      <w:r w:rsidR="008E684B" w:rsidRPr="00956872">
        <w:rPr>
          <w:rFonts w:ascii="TH SarabunIT๙" w:hAnsi="TH SarabunIT๙" w:cs="TH SarabunIT๙" w:hint="cs"/>
          <w:sz w:val="32"/>
          <w:szCs w:val="32"/>
          <w:cs/>
        </w:rPr>
        <w:t>ของแบบคำขอและเอกสารประกอบ</w:t>
      </w:r>
    </w:p>
    <w:p w14:paraId="30BD1467" w14:textId="123CEE89" w:rsidR="008E684B" w:rsidRPr="00956872" w:rsidRDefault="00AE51E0" w:rsidP="007D62F8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6F666B" w:rsidRPr="00956872"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4B1C10" w:rsidRPr="00956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8E684B" w:rsidRPr="00956872">
        <w:rPr>
          <w:rFonts w:ascii="TH SarabunIT๙" w:hAnsi="TH SarabunIT๙" w:cs="TH SarabunIT๙" w:hint="cs"/>
          <w:sz w:val="32"/>
          <w:szCs w:val="32"/>
          <w:cs/>
        </w:rPr>
        <w:t>ขออนุมัติการจัดทดสอบมาตรฐานฝีมือแรงงาน</w:t>
      </w:r>
    </w:p>
    <w:p w14:paraId="4697A70E" w14:textId="61934E59" w:rsidR="00D07004" w:rsidRPr="00956872" w:rsidRDefault="00D07004" w:rsidP="007D62F8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๓. ออกบัตรผู้เข้ารับการทดสอบ</w:t>
      </w:r>
    </w:p>
    <w:p w14:paraId="64D1DD99" w14:textId="3DF4F3C6" w:rsidR="004B1C10" w:rsidRPr="00956872" w:rsidRDefault="004B1C10" w:rsidP="004B1C10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643D13" w:rsidRPr="00956872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. จัดทำทะเบียนประวัติผู้เข้ารับการทดสอบมาตรฐานฝีมือแรงงาน </w:t>
      </w:r>
      <w:r w:rsidR="00C32BD1">
        <w:rPr>
          <w:rFonts w:ascii="TH SarabunIT๙" w:hAnsi="TH SarabunIT๙" w:cs="TH SarabunIT๙" w:hint="cs"/>
          <w:sz w:val="32"/>
          <w:szCs w:val="32"/>
          <w:cs/>
        </w:rPr>
        <w:t>ทะเบียนคำอุทธรณ์     แบบอุทธรณ์ ทะเบียนข้อร้องเรียน แบบร้องเรียน</w:t>
      </w:r>
    </w:p>
    <w:p w14:paraId="622F221A" w14:textId="59C19807" w:rsidR="004B1C10" w:rsidRPr="00956872" w:rsidRDefault="004B1C10" w:rsidP="004B1C10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643D13" w:rsidRPr="00956872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ab/>
        <w:t>จัดทำหนังสือรับรองว่าเป็นผู้ผ่านมาตรฐานฝีมือแรงงาน</w:t>
      </w:r>
      <w:r w:rsidR="00B659BE">
        <w:rPr>
          <w:rFonts w:ascii="TH SarabunIT๙" w:hAnsi="TH SarabunIT๙" w:cs="TH SarabunIT๙" w:hint="cs"/>
          <w:sz w:val="32"/>
          <w:szCs w:val="32"/>
          <w:cs/>
        </w:rPr>
        <w:t xml:space="preserve"> ภาษาไทยและภาษาอังกฤษ</w:t>
      </w:r>
    </w:p>
    <w:p w14:paraId="453C3263" w14:textId="0E32071F" w:rsidR="004B1C10" w:rsidRPr="00956872" w:rsidRDefault="004B1C10" w:rsidP="004B1C10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643D13" w:rsidRPr="00956872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.  จัดเก็บเอกสาร บันทึกข้อมูล และรายงานผลการทดสอบมาตรฐานฝีมือแรงงานแห่งชาติ</w:t>
      </w:r>
    </w:p>
    <w:p w14:paraId="21EF77CD" w14:textId="5012A5AD" w:rsidR="00152B5D" w:rsidRPr="00956872" w:rsidRDefault="008E684B" w:rsidP="007D62F8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643D13" w:rsidRPr="00956872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.  ป</w:t>
      </w:r>
      <w:r w:rsidR="00152B5D" w:rsidRPr="00956872">
        <w:rPr>
          <w:rFonts w:ascii="TH SarabunIT๙" w:hAnsi="TH SarabunIT๙" w:cs="TH SarabunIT๙" w:hint="cs"/>
          <w:sz w:val="32"/>
          <w:szCs w:val="32"/>
          <w:cs/>
        </w:rPr>
        <w:t>ฏิบัติงานอื่น ๆ ตามที่ได้รับมอบหมาย</w:t>
      </w:r>
    </w:p>
    <w:bookmarkEnd w:id="1"/>
    <w:p w14:paraId="75BBA166" w14:textId="34E8DF5C" w:rsidR="00E66B82" w:rsidRPr="00956872" w:rsidRDefault="00152B5D" w:rsidP="00152B5D">
      <w:pPr>
        <w:tabs>
          <w:tab w:val="left" w:pos="147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2" w:name="_Hlk103774608"/>
      <w:r w:rsidR="00E66B82"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 w:rsidR="00E66B82" w:rsidRPr="00956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ผู้ประสาน</w:t>
      </w:r>
      <w:r w:rsidR="007E1218"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การทดสอบ</w:t>
      </w:r>
      <w:r w:rsidR="0029409F"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/ผู้ประเมินสมรรถนะ</w:t>
      </w:r>
    </w:p>
    <w:p w14:paraId="48C457F1" w14:textId="1305B3EB" w:rsidR="00152B5D" w:rsidRPr="00956872" w:rsidRDefault="00E66B82" w:rsidP="00152B5D">
      <w:pPr>
        <w:tabs>
          <w:tab w:val="left" w:pos="147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     ๓.๑ นาย/นาง/นางสาว............ตำแหน่ง...........โดยมีหน้าที่ความรับผิดชอบ ดังนี้</w:t>
      </w:r>
    </w:p>
    <w:p w14:paraId="057C9B89" w14:textId="3B538704" w:rsidR="007E1218" w:rsidRPr="00956872" w:rsidRDefault="007E1218" w:rsidP="007E1218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2D407B" w:rsidRPr="00956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6672" w:rsidRPr="00956872">
        <w:rPr>
          <w:rFonts w:ascii="TH SarabunIT๙" w:hAnsi="TH SarabunIT๙" w:cs="TH SarabunIT๙" w:hint="cs"/>
          <w:sz w:val="32"/>
          <w:szCs w:val="32"/>
          <w:cs/>
        </w:rPr>
        <w:t>ช่วยงานผู้ทดสอบมาตรฐานฝีมือแรงงานในการดำเนินการจัดการทดสอบภาคความรู้และภาคความสามารถ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86790C4" w14:textId="3EE1455F" w:rsidR="007E1218" w:rsidRPr="00956872" w:rsidRDefault="007E1218" w:rsidP="007E1218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2D407B" w:rsidRPr="009568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C062E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300DF2" w:rsidRPr="00956872">
        <w:rPr>
          <w:rFonts w:ascii="TH SarabunIT๙" w:hAnsi="TH SarabunIT๙" w:cs="TH SarabunIT๙" w:hint="cs"/>
          <w:sz w:val="32"/>
          <w:szCs w:val="32"/>
          <w:cs/>
        </w:rPr>
        <w:t>จัดทำสำเนาชุดข้อสอบ</w:t>
      </w:r>
      <w:r w:rsidR="00300D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0DF2" w:rsidRPr="00956872">
        <w:rPr>
          <w:rFonts w:ascii="TH SarabunIT๙" w:hAnsi="TH SarabunIT๙" w:cs="TH SarabunIT๙" w:hint="cs"/>
          <w:sz w:val="32"/>
          <w:szCs w:val="32"/>
          <w:cs/>
        </w:rPr>
        <w:t>ทำผังที่นั่งสอบ</w:t>
      </w:r>
      <w:r w:rsidR="00300D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3C37" w:rsidRPr="00956872">
        <w:rPr>
          <w:rFonts w:ascii="TH SarabunIT๙" w:hAnsi="TH SarabunIT๙" w:cs="TH SarabunIT๙" w:hint="cs"/>
          <w:sz w:val="32"/>
          <w:szCs w:val="32"/>
          <w:cs/>
        </w:rPr>
        <w:t xml:space="preserve">ใบรับลงทะเบียน </w:t>
      </w:r>
    </w:p>
    <w:p w14:paraId="465351CE" w14:textId="653F0CF7" w:rsidR="00643D13" w:rsidRPr="00956872" w:rsidRDefault="0029409F" w:rsidP="00930CC0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3C3B17">
        <w:rPr>
          <w:rFonts w:ascii="TH SarabunIT๙" w:hAnsi="TH SarabunIT๙" w:cs="TH SarabunIT๙" w:hint="cs"/>
          <w:sz w:val="32"/>
          <w:szCs w:val="32"/>
          <w:cs/>
        </w:rPr>
        <w:t>ดำเนินการทบทวน</w:t>
      </w:r>
      <w:r w:rsidR="00930CC0">
        <w:rPr>
          <w:rFonts w:ascii="TH SarabunIT๙" w:hAnsi="TH SarabunIT๙" w:cs="TH SarabunIT๙" w:hint="cs"/>
          <w:sz w:val="32"/>
          <w:szCs w:val="32"/>
          <w:cs/>
        </w:rPr>
        <w:t>สมรรถน</w:t>
      </w:r>
      <w:r w:rsidR="00EF3C35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4B1C10" w:rsidRPr="00956872">
        <w:rPr>
          <w:rFonts w:ascii="TH SarabunIT๙" w:hAnsi="TH SarabunIT๙" w:cs="TH SarabunIT๙" w:hint="cs"/>
          <w:sz w:val="32"/>
          <w:szCs w:val="32"/>
          <w:cs/>
        </w:rPr>
        <w:t xml:space="preserve">ผู้ทดสอบมาตรฐานฝีมือแรงงาน </w:t>
      </w:r>
      <w:r w:rsidR="003C3B17">
        <w:rPr>
          <w:rFonts w:ascii="TH SarabunIT๙" w:hAnsi="TH SarabunIT๙" w:cs="TH SarabunIT๙" w:hint="cs"/>
          <w:sz w:val="32"/>
          <w:szCs w:val="32"/>
          <w:cs/>
        </w:rPr>
        <w:t>และทบทวนสมรรถนะผู้ควบคุม</w:t>
      </w:r>
      <w:r w:rsidR="004B1C10" w:rsidRPr="00956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FC9D872" w14:textId="2CD0E71D" w:rsidR="00643D13" w:rsidRPr="00956872" w:rsidRDefault="00643D13" w:rsidP="004578F4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3A0272" w:rsidRPr="00956872">
        <w:rPr>
          <w:rFonts w:ascii="TH SarabunIT๙" w:hAnsi="TH SarabunIT๙" w:cs="TH SarabunIT๙" w:hint="cs"/>
          <w:sz w:val="32"/>
          <w:szCs w:val="32"/>
          <w:cs/>
        </w:rPr>
        <w:t xml:space="preserve">๔. ดำเนินการประเมินความพึงพอใจ เบิกจ่ายวัสดุทดสอบ </w:t>
      </w:r>
      <w:r w:rsidR="00111538" w:rsidRPr="00956872">
        <w:rPr>
          <w:rFonts w:ascii="TH SarabunIT๙" w:hAnsi="TH SarabunIT๙" w:cs="TH SarabunIT๙" w:hint="cs"/>
          <w:sz w:val="32"/>
          <w:szCs w:val="32"/>
          <w:cs/>
        </w:rPr>
        <w:t>คำรับรองผู้ได้รับหนังสือว่าเป็นผู้ผ่านการทดสอบมาตรฐานฝีมือแรงงานแห่งชาติ</w:t>
      </w:r>
    </w:p>
    <w:p w14:paraId="5829794E" w14:textId="3A0FBC05" w:rsidR="007E1218" w:rsidRPr="00956872" w:rsidRDefault="00FD3BB2" w:rsidP="007E1218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983FA2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7E1218" w:rsidRPr="00956872">
        <w:rPr>
          <w:rFonts w:ascii="TH SarabunIT๙" w:hAnsi="TH SarabunIT๙" w:cs="TH SarabunIT๙" w:hint="cs"/>
          <w:sz w:val="32"/>
          <w:szCs w:val="32"/>
          <w:cs/>
        </w:rPr>
        <w:t>.  ปฏิบัติงานอื่น ๆ ตามที่ได้รับมอบหมาย</w:t>
      </w:r>
    </w:p>
    <w:bookmarkEnd w:id="2"/>
    <w:p w14:paraId="737A0096" w14:textId="36AC3965" w:rsidR="00E66B82" w:rsidRPr="00956872" w:rsidRDefault="00E66B82" w:rsidP="00AB15D7">
      <w:pPr>
        <w:tabs>
          <w:tab w:val="left" w:pos="147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๔. </w:t>
      </w:r>
      <w:r w:rsidR="00503537"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ผู้ดูแลระบบ</w:t>
      </w:r>
      <w:r w:rsidR="00503537" w:rsidRPr="0095687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03537"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503537" w:rsidRPr="00956872">
        <w:rPr>
          <w:rFonts w:ascii="TH SarabunIT๙" w:hAnsi="TH SarabunIT๙" w:cs="TH SarabunIT๙"/>
          <w:b/>
          <w:bCs/>
          <w:sz w:val="32"/>
          <w:szCs w:val="32"/>
        </w:rPr>
        <w:t>Admin</w:t>
      </w:r>
      <w:r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03537" w:rsidRPr="00956872">
        <w:rPr>
          <w:rFonts w:ascii="TH SarabunIT๙" w:hAnsi="TH SarabunIT๙" w:cs="TH SarabunIT๙"/>
          <w:b/>
          <w:bCs/>
          <w:sz w:val="32"/>
          <w:szCs w:val="32"/>
        </w:rPr>
        <w:t xml:space="preserve">E </w:t>
      </w:r>
      <w:r w:rsidRPr="00956872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="00503537" w:rsidRPr="00956872">
        <w:rPr>
          <w:rFonts w:ascii="TH SarabunIT๙" w:hAnsi="TH SarabunIT๙" w:cs="TH SarabunIT๙"/>
          <w:b/>
          <w:bCs/>
          <w:sz w:val="32"/>
          <w:szCs w:val="32"/>
        </w:rPr>
        <w:t xml:space="preserve"> Testing</w:t>
      </w:r>
      <w:r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29409F" w:rsidRPr="00956872">
        <w:rPr>
          <w:rFonts w:ascii="TH SarabunIT๙" w:hAnsi="TH SarabunIT๙" w:cs="TH SarabunIT๙" w:hint="cs"/>
          <w:sz w:val="32"/>
          <w:szCs w:val="32"/>
          <w:cs/>
        </w:rPr>
        <w:t>/</w:t>
      </w:r>
      <w:r w:rsidR="0029409F"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ผู้ดูแลคลังข้อสอบ</w:t>
      </w:r>
    </w:p>
    <w:p w14:paraId="23856843" w14:textId="2FFFF37D" w:rsidR="00AB15D7" w:rsidRPr="00956872" w:rsidRDefault="00E66B82" w:rsidP="00AB15D7">
      <w:pPr>
        <w:tabs>
          <w:tab w:val="left" w:pos="147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    ๔.๑ นาย/นาง/นางสาว............ตำแหน่ง...........โดยมีหน้าที่ความรับผิดชอบ ดังนี้</w:t>
      </w:r>
    </w:p>
    <w:p w14:paraId="4FFDA1EA" w14:textId="772CFAD9" w:rsidR="00AB15D7" w:rsidRPr="00956872" w:rsidRDefault="00AB15D7" w:rsidP="00AB15D7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6872">
        <w:rPr>
          <w:rFonts w:ascii="TH SarabunIT๙" w:hAnsi="TH SarabunIT๙" w:cs="TH SarabunIT๙"/>
          <w:sz w:val="32"/>
          <w:szCs w:val="32"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๑. ดำเนินการ</w:t>
      </w:r>
      <w:r w:rsidR="00503537" w:rsidRPr="00956872">
        <w:rPr>
          <w:rFonts w:ascii="TH SarabunIT๙" w:hAnsi="TH SarabunIT๙" w:cs="TH SarabunIT๙" w:hint="cs"/>
          <w:sz w:val="32"/>
          <w:szCs w:val="32"/>
          <w:cs/>
        </w:rPr>
        <w:t>จัดทดสอบภาค</w:t>
      </w:r>
      <w:r w:rsidR="0029409F" w:rsidRPr="00956872">
        <w:rPr>
          <w:rFonts w:ascii="TH SarabunIT๙" w:hAnsi="TH SarabunIT๙" w:cs="TH SarabunIT๙" w:hint="cs"/>
          <w:sz w:val="32"/>
          <w:szCs w:val="32"/>
          <w:cs/>
        </w:rPr>
        <w:t>ความรู้ และภาคความสามารถ</w:t>
      </w:r>
      <w:r w:rsidR="00503537" w:rsidRPr="00956872">
        <w:rPr>
          <w:rFonts w:ascii="TH SarabunIT๙" w:hAnsi="TH SarabunIT๙" w:cs="TH SarabunIT๙" w:hint="cs"/>
          <w:sz w:val="32"/>
          <w:szCs w:val="32"/>
          <w:cs/>
        </w:rPr>
        <w:t xml:space="preserve">ผ่านระบบ </w:t>
      </w:r>
      <w:r w:rsidR="00503537" w:rsidRPr="00956872">
        <w:rPr>
          <w:rFonts w:ascii="TH SarabunIT๙" w:hAnsi="TH SarabunIT๙" w:cs="TH SarabunIT๙"/>
          <w:sz w:val="32"/>
          <w:szCs w:val="32"/>
        </w:rPr>
        <w:t>E - Testing</w:t>
      </w:r>
    </w:p>
    <w:p w14:paraId="5039641A" w14:textId="1A102FF2" w:rsidR="00AB15D7" w:rsidRPr="00956872" w:rsidRDefault="00AB15D7" w:rsidP="00AB15D7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2D407B" w:rsidRPr="00956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4DA3" w:rsidRPr="00956872">
        <w:rPr>
          <w:rFonts w:ascii="TH SarabunIT๙" w:hAnsi="TH SarabunIT๙" w:cs="TH SarabunIT๙" w:hint="cs"/>
          <w:sz w:val="32"/>
          <w:szCs w:val="32"/>
          <w:cs/>
        </w:rPr>
        <w:t xml:space="preserve">ดูแลระบบ </w:t>
      </w:r>
      <w:r w:rsidR="00AC4DA3" w:rsidRPr="00956872">
        <w:rPr>
          <w:rFonts w:ascii="TH SarabunIT๙" w:hAnsi="TH SarabunIT๙" w:cs="TH SarabunIT๙"/>
          <w:sz w:val="32"/>
          <w:szCs w:val="32"/>
        </w:rPr>
        <w:t>E – Testing</w:t>
      </w:r>
      <w:r w:rsidR="00AC4DA3" w:rsidRPr="00956872">
        <w:rPr>
          <w:rFonts w:ascii="TH SarabunIT๙" w:hAnsi="TH SarabunIT๙" w:cs="TH SarabunIT๙" w:hint="cs"/>
          <w:sz w:val="32"/>
          <w:szCs w:val="32"/>
          <w:cs/>
        </w:rPr>
        <w:t xml:space="preserve"> บำรุงรักษาเครื่องมือ อุปกรณ์ ที่ใช้ในการจัดสอบภาคความรู้ผ่านระบบ </w:t>
      </w:r>
      <w:r w:rsidR="00AC4DA3" w:rsidRPr="00956872">
        <w:rPr>
          <w:rFonts w:ascii="TH SarabunIT๙" w:hAnsi="TH SarabunIT๙" w:cs="TH SarabunIT๙"/>
          <w:sz w:val="32"/>
          <w:szCs w:val="32"/>
        </w:rPr>
        <w:t>E – Testing</w:t>
      </w:r>
      <w:r w:rsidR="00AC4DA3" w:rsidRPr="00956872">
        <w:rPr>
          <w:rFonts w:ascii="TH SarabunIT๙" w:hAnsi="TH SarabunIT๙" w:cs="TH SarabunIT๙" w:hint="cs"/>
          <w:sz w:val="32"/>
          <w:szCs w:val="32"/>
          <w:cs/>
        </w:rPr>
        <w:t xml:space="preserve"> ให้อยู่ในสภาพพร้อมใช้งาน</w:t>
      </w:r>
    </w:p>
    <w:p w14:paraId="06AA5A51" w14:textId="3546D184" w:rsidR="00AC4DA3" w:rsidRPr="00956872" w:rsidRDefault="00AC4DA3" w:rsidP="00AB15D7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๓. แก้ไขปัญหาที่เกิดขึ้นจากการนำระบบ </w:t>
      </w:r>
      <w:r w:rsidRPr="00956872">
        <w:rPr>
          <w:rFonts w:ascii="TH SarabunIT๙" w:hAnsi="TH SarabunIT๙" w:cs="TH SarabunIT๙"/>
          <w:sz w:val="32"/>
          <w:szCs w:val="32"/>
        </w:rPr>
        <w:t>E – Testing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 ไปปฏิบัติ</w:t>
      </w:r>
    </w:p>
    <w:p w14:paraId="3FB183E2" w14:textId="00969B4F" w:rsidR="008E684B" w:rsidRPr="00956872" w:rsidRDefault="00AB15D7" w:rsidP="00AB15D7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AC4DA3" w:rsidRPr="00956872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5D63A6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5D63A6" w:rsidRPr="00132B58">
        <w:rPr>
          <w:rFonts w:ascii="TH SarabunPSK" w:hAnsi="TH SarabunPSK" w:cs="TH SarabunPSK"/>
          <w:sz w:val="32"/>
          <w:szCs w:val="32"/>
          <w:cs/>
        </w:rPr>
        <w:t>ใบน</w:t>
      </w:r>
      <w:r w:rsidR="005D63A6">
        <w:rPr>
          <w:rFonts w:ascii="TH SarabunPSK" w:hAnsi="TH SarabunPSK" w:cs="TH SarabunPSK" w:hint="cs"/>
          <w:sz w:val="32"/>
          <w:szCs w:val="32"/>
          <w:cs/>
        </w:rPr>
        <w:t>ำ</w:t>
      </w:r>
      <w:r w:rsidR="005D63A6" w:rsidRPr="00132B58">
        <w:rPr>
          <w:rFonts w:ascii="TH SarabunPSK" w:hAnsi="TH SarabunPSK" w:cs="TH SarabunPSK"/>
          <w:sz w:val="32"/>
          <w:szCs w:val="32"/>
          <w:cs/>
        </w:rPr>
        <w:t>ส่ง/รับ ชุดเอกสารการสอบ</w:t>
      </w:r>
    </w:p>
    <w:p w14:paraId="50F8E256" w14:textId="7FD6DAD5" w:rsidR="0029409F" w:rsidRPr="00956872" w:rsidRDefault="0029409F" w:rsidP="0029409F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๕. ดำเนินการจัดเก็บคู่มือทดสอบมาตรฐานฝีมือแรงงานแห่งชาติที่ได้รับจากกรม</w:t>
      </w:r>
    </w:p>
    <w:p w14:paraId="770FE95C" w14:textId="56D076F3" w:rsidR="0029409F" w:rsidRDefault="0029409F" w:rsidP="0029409F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๖. ดำเนินการกำหนดชุดข้อสอบจากคลังข้อสอบ ตามโครงสร้างข้อสอบ หรือระบุชุดข้อสอบที่จะนำมาทดสอบ</w:t>
      </w:r>
    </w:p>
    <w:p w14:paraId="16701CB9" w14:textId="5A7F720E" w:rsidR="000F4F81" w:rsidRPr="00956872" w:rsidRDefault="000F4F81" w:rsidP="0029409F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๗. จัดทำสัญญาว่าด้วยการรักษาความลับ</w:t>
      </w:r>
      <w:r w:rsidR="005D63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3" w:name="_Hlk129772603"/>
      <w:r w:rsidR="005D63A6" w:rsidRPr="00BC37AA">
        <w:rPr>
          <w:rFonts w:ascii="TH SarabunPSK" w:hAnsi="TH SarabunPSK" w:cs="TH SarabunPSK"/>
          <w:sz w:val="32"/>
          <w:szCs w:val="32"/>
          <w:cs/>
        </w:rPr>
        <w:t>บัญชีรายชื่อผู้ลงนามสัญญาว่าด้วยการรักษาความลับ</w:t>
      </w:r>
      <w:bookmarkEnd w:id="3"/>
      <w:r w:rsidR="000B70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และเอกสารแสดงความไม่มีส่วนได้ส่วนเสีย</w:t>
      </w:r>
      <w:r w:rsidR="005D63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4" w:name="_Hlk129772661"/>
      <w:r w:rsidR="005D63A6" w:rsidRPr="00BC37AA">
        <w:rPr>
          <w:rFonts w:ascii="TH SarabunPSK" w:hAnsi="TH SarabunPSK" w:cs="TH SarabunPSK"/>
          <w:sz w:val="32"/>
          <w:szCs w:val="32"/>
          <w:cs/>
        </w:rPr>
        <w:t>บัญชีรายชื่อผู้ลงนาม</w:t>
      </w:r>
      <w:r w:rsidR="005D63A6" w:rsidRPr="00BC37AA">
        <w:rPr>
          <w:rFonts w:ascii="TH SarabunPSK" w:hAnsi="TH SarabunPSK" w:cs="TH SarabunPSK"/>
          <w:sz w:val="32"/>
          <w:szCs w:val="32"/>
        </w:rPr>
        <w:t xml:space="preserve"> </w:t>
      </w:r>
      <w:r w:rsidR="005D63A6" w:rsidRPr="00BC58E7">
        <w:rPr>
          <w:rFonts w:ascii="TH SarabunPSK" w:hAnsi="TH SarabunPSK" w:cs="TH SarabunPSK"/>
          <w:sz w:val="32"/>
          <w:szCs w:val="32"/>
          <w:cs/>
        </w:rPr>
        <w:t>แสดงความไม่มีส่วนได้ส่วนเสีย</w:t>
      </w:r>
      <w:bookmarkEnd w:id="4"/>
    </w:p>
    <w:p w14:paraId="1E1AA80F" w14:textId="2D39C9B7" w:rsidR="0029409F" w:rsidRPr="00956872" w:rsidRDefault="0029409F" w:rsidP="00AB15D7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C7228C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. ปฏิบัติงานอื่น ๆ ตามที่ได้รับมอบหมาย</w:t>
      </w:r>
    </w:p>
    <w:p w14:paraId="154E7DC6" w14:textId="77777777" w:rsidR="003D38D6" w:rsidRPr="00956872" w:rsidRDefault="003D38D6" w:rsidP="00453124">
      <w:pPr>
        <w:tabs>
          <w:tab w:val="left" w:pos="147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๕. </w:t>
      </w:r>
      <w:r w:rsidR="00453124"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ผู้ทดสอบมาตรฐานฝีมือแรงงาน</w:t>
      </w:r>
    </w:p>
    <w:p w14:paraId="0B30340B" w14:textId="77777777" w:rsidR="003D38D6" w:rsidRPr="00956872" w:rsidRDefault="003D38D6" w:rsidP="003D38D6">
      <w:pPr>
        <w:tabs>
          <w:tab w:val="left" w:pos="1456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๕.๑</w:t>
      </w:r>
      <w:r w:rsidR="00453124" w:rsidRPr="00956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นาย/นาง/นางสาว............ตำแหน่ง...........โดยมีหน้าที่ความรับผิดชอบ ดังนี้</w:t>
      </w:r>
    </w:p>
    <w:p w14:paraId="3FC885D9" w14:textId="1C94954C" w:rsidR="00453124" w:rsidRPr="00956872" w:rsidRDefault="00453124" w:rsidP="003D38D6">
      <w:pPr>
        <w:tabs>
          <w:tab w:val="left" w:pos="1456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๑. ให้คำปรึกษาแนะนำผู้ดำเนินการทดสอบและผู้เข้ารับการทดสอบมาตรฐานฝีมือแรงงานแห่งชาติ </w:t>
      </w:r>
    </w:p>
    <w:p w14:paraId="127B4BB7" w14:textId="77777777" w:rsidR="00130EA3" w:rsidRPr="00956872" w:rsidRDefault="00453124" w:rsidP="00453124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2D407B" w:rsidRPr="00956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1022" w:rsidRPr="00956872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เตรียม</w:t>
      </w:r>
      <w:r w:rsidR="00213E56" w:rsidRPr="00956872">
        <w:rPr>
          <w:rFonts w:ascii="TH SarabunPSK" w:hAnsi="TH SarabunPSK" w:cs="TH SarabunPSK" w:hint="cs"/>
          <w:sz w:val="32"/>
          <w:szCs w:val="32"/>
          <w:cs/>
        </w:rPr>
        <w:t xml:space="preserve">วัสดุ เครื่องมือ </w:t>
      </w:r>
      <w:r w:rsidR="00213E56" w:rsidRPr="00956872">
        <w:rPr>
          <w:rFonts w:ascii="TH SarabunPSK" w:hAnsi="TH SarabunPSK" w:cs="TH SarabunPSK"/>
          <w:sz w:val="32"/>
          <w:szCs w:val="32"/>
          <w:cs/>
        </w:rPr>
        <w:t>อุปกรณ์</w:t>
      </w:r>
      <w:r w:rsidR="00213E56" w:rsidRPr="00956872">
        <w:rPr>
          <w:rFonts w:ascii="TH SarabunPSK" w:hAnsi="TH SarabunPSK" w:cs="TH SarabunPSK"/>
          <w:sz w:val="32"/>
          <w:szCs w:val="32"/>
        </w:rPr>
        <w:t xml:space="preserve"> </w:t>
      </w:r>
      <w:r w:rsidR="00213E56" w:rsidRPr="00956872">
        <w:rPr>
          <w:rFonts w:ascii="TH SarabunPSK" w:hAnsi="TH SarabunPSK" w:cs="TH SarabunPSK"/>
          <w:sz w:val="32"/>
          <w:szCs w:val="32"/>
          <w:cs/>
        </w:rPr>
        <w:t>เอกสาร</w:t>
      </w:r>
      <w:r w:rsidR="00213E56" w:rsidRPr="00956872">
        <w:rPr>
          <w:rFonts w:ascii="TH SarabunPSK" w:hAnsi="TH SarabunPSK" w:cs="TH SarabunPSK"/>
          <w:sz w:val="32"/>
          <w:szCs w:val="32"/>
        </w:rPr>
        <w:t xml:space="preserve"> </w:t>
      </w:r>
      <w:r w:rsidR="00213E56" w:rsidRPr="00956872">
        <w:rPr>
          <w:rFonts w:ascii="TH SarabunPSK" w:hAnsi="TH SarabunPSK" w:cs="TH SarabunPSK"/>
          <w:sz w:val="32"/>
          <w:szCs w:val="32"/>
          <w:cs/>
        </w:rPr>
        <w:t>สถานที่ และ</w:t>
      </w:r>
      <w:r w:rsidR="00213E56" w:rsidRPr="00956872">
        <w:rPr>
          <w:rFonts w:ascii="TH SarabunPSK" w:hAnsi="TH SarabunPSK" w:cs="TH SarabunPSK" w:hint="cs"/>
          <w:sz w:val="32"/>
          <w:szCs w:val="32"/>
          <w:cs/>
        </w:rPr>
        <w:t xml:space="preserve">สภาพแวดล้อม </w:t>
      </w:r>
      <w:r w:rsidR="009F1022" w:rsidRPr="00956872">
        <w:rPr>
          <w:rFonts w:ascii="TH SarabunIT๙" w:hAnsi="TH SarabunIT๙" w:cs="TH SarabunIT๙" w:hint="cs"/>
          <w:sz w:val="32"/>
          <w:szCs w:val="32"/>
          <w:cs/>
        </w:rPr>
        <w:t>ก่อน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 xml:space="preserve">การทดสอบ </w:t>
      </w:r>
    </w:p>
    <w:p w14:paraId="6D465AC2" w14:textId="2E251D11" w:rsidR="00130EA3" w:rsidRPr="00956872" w:rsidRDefault="00130EA3" w:rsidP="00453124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๓. จัดการทดสอบมาตรฐานภาคความรู้และความสามารถ</w:t>
      </w:r>
    </w:p>
    <w:p w14:paraId="2207675E" w14:textId="19367450" w:rsidR="00130EA3" w:rsidRPr="00956872" w:rsidRDefault="00130EA3" w:rsidP="00453124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๔. ตรวจผลการทดสอบ</w:t>
      </w:r>
      <w:bookmarkStart w:id="5" w:name="_Hlk148696237"/>
      <w:r w:rsidRPr="00956872">
        <w:rPr>
          <w:rFonts w:ascii="TH SarabunIT๙" w:hAnsi="TH SarabunIT๙" w:cs="TH SarabunIT๙" w:hint="cs"/>
          <w:sz w:val="32"/>
          <w:szCs w:val="32"/>
          <w:cs/>
        </w:rPr>
        <w:t>มาตรฐานฝีมือแรงงานแห่งชาติ</w:t>
      </w:r>
      <w:bookmarkEnd w:id="5"/>
      <w:r w:rsidRPr="00956872">
        <w:rPr>
          <w:rFonts w:ascii="TH SarabunIT๙" w:hAnsi="TH SarabunIT๙" w:cs="TH SarabunIT๙" w:hint="cs"/>
          <w:sz w:val="32"/>
          <w:szCs w:val="32"/>
          <w:cs/>
        </w:rPr>
        <w:t>ภาคความรู้และความสามารถ</w:t>
      </w:r>
    </w:p>
    <w:p w14:paraId="5918F282" w14:textId="7D99C04F" w:rsidR="00130EA3" w:rsidRPr="00956872" w:rsidRDefault="00130EA3" w:rsidP="00453124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BD5DF3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. รายงานผลการทดสอบมาตรฐานฝีมือแรงงานแห่งชาติ</w:t>
      </w:r>
    </w:p>
    <w:p w14:paraId="10B5BC79" w14:textId="6117EA60" w:rsidR="00453124" w:rsidRPr="00956872" w:rsidRDefault="00453124" w:rsidP="00453124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56872">
        <w:rPr>
          <w:rFonts w:ascii="TH SarabunIT๙" w:hAnsi="TH SarabunIT๙" w:cs="TH SarabunIT๙"/>
          <w:sz w:val="32"/>
          <w:szCs w:val="32"/>
          <w:cs/>
        </w:rPr>
        <w:tab/>
      </w:r>
      <w:r w:rsidR="00BD5DF3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. ปฏิบัติงานอื่น</w:t>
      </w:r>
      <w:r w:rsidR="00B55100" w:rsidRPr="00956872">
        <w:rPr>
          <w:rFonts w:ascii="TH SarabunIT๙" w:hAnsi="TH SarabunIT๙" w:cs="TH SarabunIT๙" w:hint="cs"/>
          <w:sz w:val="32"/>
          <w:szCs w:val="32"/>
          <w:cs/>
        </w:rPr>
        <w:t xml:space="preserve"> ๆ </w:t>
      </w:r>
      <w:r w:rsidRPr="00956872">
        <w:rPr>
          <w:rFonts w:ascii="TH SarabunIT๙" w:hAnsi="TH SarabunIT๙" w:cs="TH SarabunIT๙" w:hint="cs"/>
          <w:sz w:val="32"/>
          <w:szCs w:val="32"/>
          <w:cs/>
        </w:rPr>
        <w:t>ตามที่คณะกรรมการส่งเสริมการพัฒนาฝีมือแรงงานกำหนด</w:t>
      </w:r>
    </w:p>
    <w:p w14:paraId="0C4ECF89" w14:textId="77777777" w:rsidR="004B1F12" w:rsidRPr="00956872" w:rsidRDefault="004B1F12" w:rsidP="00876160">
      <w:pPr>
        <w:rPr>
          <w:rFonts w:ascii="TH SarabunIT๙" w:hAnsi="TH SarabunIT๙" w:cs="TH SarabunIT๙"/>
          <w:sz w:val="12"/>
          <w:szCs w:val="12"/>
        </w:rPr>
      </w:pPr>
    </w:p>
    <w:p w14:paraId="467C7A3C" w14:textId="557A26C4" w:rsidR="004B1F12" w:rsidRPr="00956872" w:rsidRDefault="00744149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956872">
        <w:rPr>
          <w:rFonts w:ascii="TH SarabunIT๙" w:hAnsi="TH SarabunIT๙" w:cs="TH SarabunIT๙" w:hint="cs"/>
          <w:sz w:val="32"/>
          <w:szCs w:val="32"/>
          <w:cs/>
        </w:rPr>
        <w:tab/>
      </w:r>
      <w:r w:rsidR="006C75A3" w:rsidRPr="00956872">
        <w:rPr>
          <w:rFonts w:ascii="TH SarabunIT๙" w:hAnsi="TH SarabunIT๙" w:cs="TH SarabunIT๙"/>
          <w:sz w:val="32"/>
          <w:szCs w:val="32"/>
          <w:cs/>
        </w:rPr>
        <w:t>สั่ง ณ วันที่</w:t>
      </w:r>
      <w:r w:rsidR="00C67FB6" w:rsidRPr="0095687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D258D2" w:rsidRPr="00956872">
        <w:rPr>
          <w:rFonts w:ascii="TH SarabunIT๙" w:hAnsi="TH SarabunIT๙" w:cs="TH SarabunIT๙" w:hint="cs"/>
          <w:sz w:val="32"/>
          <w:szCs w:val="32"/>
          <w:cs/>
        </w:rPr>
        <w:t>ตุล</w:t>
      </w:r>
      <w:r w:rsidR="00483E2D" w:rsidRPr="00956872">
        <w:rPr>
          <w:rFonts w:ascii="TH SarabunIT๙" w:hAnsi="TH SarabunIT๙" w:cs="TH SarabunIT๙" w:hint="cs"/>
          <w:sz w:val="32"/>
          <w:szCs w:val="32"/>
          <w:cs/>
        </w:rPr>
        <w:t xml:space="preserve">าคม  </w:t>
      </w:r>
      <w:r w:rsidR="0049012F" w:rsidRPr="00956872">
        <w:rPr>
          <w:rFonts w:ascii="TH SarabunIT๙" w:hAnsi="TH SarabunIT๙" w:cs="TH SarabunIT๙"/>
          <w:sz w:val="32"/>
          <w:szCs w:val="32"/>
          <w:cs/>
        </w:rPr>
        <w:t>พ.ศ.</w:t>
      </w:r>
      <w:r w:rsidR="006C75A3" w:rsidRPr="00956872">
        <w:rPr>
          <w:rFonts w:ascii="TH SarabunIT๙" w:hAnsi="TH SarabunIT๙" w:cs="TH SarabunIT๙"/>
          <w:sz w:val="32"/>
          <w:szCs w:val="32"/>
        </w:rPr>
        <w:t xml:space="preserve"> </w:t>
      </w:r>
      <w:r w:rsidR="006F666B" w:rsidRPr="00956872">
        <w:rPr>
          <w:rFonts w:ascii="TH SarabunIT๙" w:hAnsi="TH SarabunIT๙" w:cs="TH SarabunIT๙"/>
          <w:sz w:val="32"/>
          <w:szCs w:val="32"/>
          <w:cs/>
        </w:rPr>
        <w:t>๒๕</w:t>
      </w:r>
      <w:r w:rsidR="00483E2D" w:rsidRPr="00956872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D258D2" w:rsidRPr="00956872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14:paraId="306A23DE" w14:textId="77777777" w:rsidR="00483E2D" w:rsidRPr="00956872" w:rsidRDefault="00483E2D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</w:rPr>
      </w:pPr>
    </w:p>
    <w:p w14:paraId="72EECDD8" w14:textId="77777777" w:rsidR="00483E2D" w:rsidRPr="00956872" w:rsidRDefault="00483E2D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</w:rPr>
      </w:pPr>
    </w:p>
    <w:p w14:paraId="4E5BBB46" w14:textId="77777777" w:rsidR="00483E2D" w:rsidRPr="00956872" w:rsidRDefault="00483E2D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</w:rPr>
      </w:pPr>
    </w:p>
    <w:p w14:paraId="302C442C" w14:textId="77777777" w:rsidR="00483E2D" w:rsidRPr="00956872" w:rsidRDefault="00483E2D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</w:rPr>
      </w:pPr>
    </w:p>
    <w:p w14:paraId="2D401A5C" w14:textId="1FA9BDDF" w:rsidR="00483E2D" w:rsidRPr="00C2333C" w:rsidRDefault="00483E2D" w:rsidP="00483E2D">
      <w:pPr>
        <w:tabs>
          <w:tab w:val="left" w:pos="3052"/>
          <w:tab w:val="left" w:pos="4320"/>
        </w:tabs>
        <w:ind w:firstLine="14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(นาย</w:t>
      </w:r>
      <w:r w:rsidR="003B4C40"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/นาง/นางสาว</w:t>
      </w:r>
      <w:r w:rsidR="00514392"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</w:t>
      </w:r>
      <w:r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14:paraId="519B9D7C" w14:textId="7A89F243" w:rsidR="001126B6" w:rsidRPr="00C2333C" w:rsidRDefault="00483E2D" w:rsidP="001513AD">
      <w:pPr>
        <w:tabs>
          <w:tab w:val="left" w:pos="3052"/>
          <w:tab w:val="left" w:pos="4320"/>
        </w:tabs>
        <w:ind w:firstLine="141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ผู้อำนวย</w:t>
      </w:r>
      <w:r w:rsidR="00514392"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สถาบัน</w:t>
      </w:r>
      <w:r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</w:t>
      </w:r>
      <w:r w:rsidR="00514392"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/ผู้อำนวยสถาบันพัฒนา/ผู้ดำเนิน</w:t>
      </w:r>
      <w:r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ทดสอบ</w:t>
      </w:r>
      <w:r w:rsidR="00514392" w:rsidRPr="00C233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ฯ</w:t>
      </w:r>
    </w:p>
    <w:sectPr w:rsidR="001126B6" w:rsidRPr="00C2333C" w:rsidSect="00956872">
      <w:headerReference w:type="even" r:id="rId9"/>
      <w:pgSz w:w="11906" w:h="16838" w:code="9"/>
      <w:pgMar w:top="1134" w:right="1077" w:bottom="1253" w:left="1701" w:header="1412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8B6F7" w14:textId="77777777" w:rsidR="00D246D0" w:rsidRDefault="00D246D0">
      <w:r>
        <w:separator/>
      </w:r>
    </w:p>
  </w:endnote>
  <w:endnote w:type="continuationSeparator" w:id="0">
    <w:p w14:paraId="74D20E4F" w14:textId="77777777" w:rsidR="00D246D0" w:rsidRDefault="00D2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B24A3" w14:textId="77777777" w:rsidR="00D246D0" w:rsidRDefault="00D246D0">
      <w:r>
        <w:separator/>
      </w:r>
    </w:p>
  </w:footnote>
  <w:footnote w:type="continuationSeparator" w:id="0">
    <w:p w14:paraId="1A46A2BE" w14:textId="77777777" w:rsidR="00D246D0" w:rsidRDefault="00D2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B75F" w14:textId="77777777" w:rsidR="001F5E85" w:rsidRDefault="001F5E85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14:paraId="22E4AF19" w14:textId="77777777" w:rsidR="001F5E85" w:rsidRDefault="001F5E8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06025"/>
    <w:multiLevelType w:val="hybridMultilevel"/>
    <w:tmpl w:val="62C0D1E0"/>
    <w:lvl w:ilvl="0" w:tplc="2830309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079" w:hanging="360"/>
      </w:pPr>
    </w:lvl>
    <w:lvl w:ilvl="2" w:tplc="0409001B" w:tentative="1">
      <w:start w:val="1"/>
      <w:numFmt w:val="lowerRoman"/>
      <w:lvlText w:val="%3."/>
      <w:lvlJc w:val="right"/>
      <w:pPr>
        <w:ind w:left="4799" w:hanging="180"/>
      </w:pPr>
    </w:lvl>
    <w:lvl w:ilvl="3" w:tplc="0409000F" w:tentative="1">
      <w:start w:val="1"/>
      <w:numFmt w:val="decimal"/>
      <w:lvlText w:val="%4."/>
      <w:lvlJc w:val="left"/>
      <w:pPr>
        <w:ind w:left="5519" w:hanging="360"/>
      </w:pPr>
    </w:lvl>
    <w:lvl w:ilvl="4" w:tplc="04090019" w:tentative="1">
      <w:start w:val="1"/>
      <w:numFmt w:val="lowerLetter"/>
      <w:lvlText w:val="%5."/>
      <w:lvlJc w:val="left"/>
      <w:pPr>
        <w:ind w:left="6239" w:hanging="360"/>
      </w:pPr>
    </w:lvl>
    <w:lvl w:ilvl="5" w:tplc="0409001B" w:tentative="1">
      <w:start w:val="1"/>
      <w:numFmt w:val="lowerRoman"/>
      <w:lvlText w:val="%6."/>
      <w:lvlJc w:val="right"/>
      <w:pPr>
        <w:ind w:left="6959" w:hanging="180"/>
      </w:pPr>
    </w:lvl>
    <w:lvl w:ilvl="6" w:tplc="0409000F" w:tentative="1">
      <w:start w:val="1"/>
      <w:numFmt w:val="decimal"/>
      <w:lvlText w:val="%7."/>
      <w:lvlJc w:val="left"/>
      <w:pPr>
        <w:ind w:left="7679" w:hanging="360"/>
      </w:pPr>
    </w:lvl>
    <w:lvl w:ilvl="7" w:tplc="04090019" w:tentative="1">
      <w:start w:val="1"/>
      <w:numFmt w:val="lowerLetter"/>
      <w:lvlText w:val="%8."/>
      <w:lvlJc w:val="left"/>
      <w:pPr>
        <w:ind w:left="8399" w:hanging="360"/>
      </w:pPr>
    </w:lvl>
    <w:lvl w:ilvl="8" w:tplc="0409001B" w:tentative="1">
      <w:start w:val="1"/>
      <w:numFmt w:val="lowerRoman"/>
      <w:lvlText w:val="%9."/>
      <w:lvlJc w:val="right"/>
      <w:pPr>
        <w:ind w:left="9119" w:hanging="180"/>
      </w:pPr>
    </w:lvl>
  </w:abstractNum>
  <w:abstractNum w:abstractNumId="1" w15:restartNumberingAfterBreak="0">
    <w:nsid w:val="24F87060"/>
    <w:multiLevelType w:val="hybridMultilevel"/>
    <w:tmpl w:val="AC62BD9E"/>
    <w:lvl w:ilvl="0" w:tplc="373A1818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EDB4718"/>
    <w:multiLevelType w:val="hybridMultilevel"/>
    <w:tmpl w:val="522E3DFE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340F5C10"/>
    <w:multiLevelType w:val="multilevel"/>
    <w:tmpl w:val="E496D1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4" w15:restartNumberingAfterBreak="0">
    <w:nsid w:val="3F1E2ECE"/>
    <w:multiLevelType w:val="hybridMultilevel"/>
    <w:tmpl w:val="C2D4F24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49D24554"/>
    <w:multiLevelType w:val="hybridMultilevel"/>
    <w:tmpl w:val="48F8A724"/>
    <w:lvl w:ilvl="0" w:tplc="CD1EA7D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50FD3DB1"/>
    <w:multiLevelType w:val="hybridMultilevel"/>
    <w:tmpl w:val="62C0D1E0"/>
    <w:lvl w:ilvl="0" w:tplc="2830309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079" w:hanging="360"/>
      </w:pPr>
    </w:lvl>
    <w:lvl w:ilvl="2" w:tplc="0409001B" w:tentative="1">
      <w:start w:val="1"/>
      <w:numFmt w:val="lowerRoman"/>
      <w:lvlText w:val="%3."/>
      <w:lvlJc w:val="right"/>
      <w:pPr>
        <w:ind w:left="4799" w:hanging="180"/>
      </w:pPr>
    </w:lvl>
    <w:lvl w:ilvl="3" w:tplc="0409000F" w:tentative="1">
      <w:start w:val="1"/>
      <w:numFmt w:val="decimal"/>
      <w:lvlText w:val="%4."/>
      <w:lvlJc w:val="left"/>
      <w:pPr>
        <w:ind w:left="5519" w:hanging="360"/>
      </w:pPr>
    </w:lvl>
    <w:lvl w:ilvl="4" w:tplc="04090019" w:tentative="1">
      <w:start w:val="1"/>
      <w:numFmt w:val="lowerLetter"/>
      <w:lvlText w:val="%5."/>
      <w:lvlJc w:val="left"/>
      <w:pPr>
        <w:ind w:left="6239" w:hanging="360"/>
      </w:pPr>
    </w:lvl>
    <w:lvl w:ilvl="5" w:tplc="0409001B" w:tentative="1">
      <w:start w:val="1"/>
      <w:numFmt w:val="lowerRoman"/>
      <w:lvlText w:val="%6."/>
      <w:lvlJc w:val="right"/>
      <w:pPr>
        <w:ind w:left="6959" w:hanging="180"/>
      </w:pPr>
    </w:lvl>
    <w:lvl w:ilvl="6" w:tplc="0409000F" w:tentative="1">
      <w:start w:val="1"/>
      <w:numFmt w:val="decimal"/>
      <w:lvlText w:val="%7."/>
      <w:lvlJc w:val="left"/>
      <w:pPr>
        <w:ind w:left="7679" w:hanging="360"/>
      </w:pPr>
    </w:lvl>
    <w:lvl w:ilvl="7" w:tplc="04090019" w:tentative="1">
      <w:start w:val="1"/>
      <w:numFmt w:val="lowerLetter"/>
      <w:lvlText w:val="%8."/>
      <w:lvlJc w:val="left"/>
      <w:pPr>
        <w:ind w:left="8399" w:hanging="360"/>
      </w:pPr>
    </w:lvl>
    <w:lvl w:ilvl="8" w:tplc="0409001B" w:tentative="1">
      <w:start w:val="1"/>
      <w:numFmt w:val="lowerRoman"/>
      <w:lvlText w:val="%9."/>
      <w:lvlJc w:val="right"/>
      <w:pPr>
        <w:ind w:left="9119" w:hanging="180"/>
      </w:pPr>
    </w:lvl>
  </w:abstractNum>
  <w:abstractNum w:abstractNumId="7" w15:restartNumberingAfterBreak="0">
    <w:nsid w:val="593C14D8"/>
    <w:multiLevelType w:val="hybridMultilevel"/>
    <w:tmpl w:val="43AC7DB0"/>
    <w:lvl w:ilvl="0" w:tplc="9196B632">
      <w:start w:val="3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7A513C06"/>
    <w:multiLevelType w:val="multilevel"/>
    <w:tmpl w:val="9EDC0EFA"/>
    <w:lvl w:ilvl="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CAC"/>
    <w:rsid w:val="000009B3"/>
    <w:rsid w:val="0000219C"/>
    <w:rsid w:val="000070AD"/>
    <w:rsid w:val="000158EF"/>
    <w:rsid w:val="000358EF"/>
    <w:rsid w:val="00041424"/>
    <w:rsid w:val="00047BB6"/>
    <w:rsid w:val="000514E0"/>
    <w:rsid w:val="000554AC"/>
    <w:rsid w:val="000600BA"/>
    <w:rsid w:val="0006583D"/>
    <w:rsid w:val="000865FA"/>
    <w:rsid w:val="00090836"/>
    <w:rsid w:val="000A3A36"/>
    <w:rsid w:val="000A4F43"/>
    <w:rsid w:val="000B7087"/>
    <w:rsid w:val="000C6900"/>
    <w:rsid w:val="000D1544"/>
    <w:rsid w:val="000D2462"/>
    <w:rsid w:val="000D633A"/>
    <w:rsid w:val="000D658D"/>
    <w:rsid w:val="000E3005"/>
    <w:rsid w:val="000E39E4"/>
    <w:rsid w:val="000F26D1"/>
    <w:rsid w:val="000F4F81"/>
    <w:rsid w:val="000F5929"/>
    <w:rsid w:val="000F6A7B"/>
    <w:rsid w:val="001058A1"/>
    <w:rsid w:val="00107DC9"/>
    <w:rsid w:val="00111538"/>
    <w:rsid w:val="001126B6"/>
    <w:rsid w:val="0011298F"/>
    <w:rsid w:val="00120E86"/>
    <w:rsid w:val="00124D3B"/>
    <w:rsid w:val="00130EA3"/>
    <w:rsid w:val="001378D1"/>
    <w:rsid w:val="00143131"/>
    <w:rsid w:val="00146DD2"/>
    <w:rsid w:val="001505F1"/>
    <w:rsid w:val="00150E63"/>
    <w:rsid w:val="001513AD"/>
    <w:rsid w:val="00152B5D"/>
    <w:rsid w:val="00163849"/>
    <w:rsid w:val="0017415A"/>
    <w:rsid w:val="0017510C"/>
    <w:rsid w:val="00181689"/>
    <w:rsid w:val="00182249"/>
    <w:rsid w:val="00192EB7"/>
    <w:rsid w:val="00193FB7"/>
    <w:rsid w:val="001A1B5B"/>
    <w:rsid w:val="001A4207"/>
    <w:rsid w:val="001B43C7"/>
    <w:rsid w:val="001F3E12"/>
    <w:rsid w:val="001F4E3C"/>
    <w:rsid w:val="001F5E85"/>
    <w:rsid w:val="001F7FB7"/>
    <w:rsid w:val="0020152F"/>
    <w:rsid w:val="00207624"/>
    <w:rsid w:val="00213E56"/>
    <w:rsid w:val="00221029"/>
    <w:rsid w:val="002214AB"/>
    <w:rsid w:val="00234405"/>
    <w:rsid w:val="002373D8"/>
    <w:rsid w:val="00246F92"/>
    <w:rsid w:val="00261246"/>
    <w:rsid w:val="00267438"/>
    <w:rsid w:val="002747A4"/>
    <w:rsid w:val="00281D00"/>
    <w:rsid w:val="00282AC8"/>
    <w:rsid w:val="0029409F"/>
    <w:rsid w:val="002A3944"/>
    <w:rsid w:val="002A53C3"/>
    <w:rsid w:val="002D0F62"/>
    <w:rsid w:val="002D1D15"/>
    <w:rsid w:val="002D407B"/>
    <w:rsid w:val="002E1EB8"/>
    <w:rsid w:val="00300DF2"/>
    <w:rsid w:val="00322626"/>
    <w:rsid w:val="0033632B"/>
    <w:rsid w:val="00351C15"/>
    <w:rsid w:val="00352D1B"/>
    <w:rsid w:val="00364649"/>
    <w:rsid w:val="00375912"/>
    <w:rsid w:val="00387E91"/>
    <w:rsid w:val="00391938"/>
    <w:rsid w:val="003957C9"/>
    <w:rsid w:val="003A0272"/>
    <w:rsid w:val="003A12D2"/>
    <w:rsid w:val="003A1D68"/>
    <w:rsid w:val="003A2F0E"/>
    <w:rsid w:val="003A71DF"/>
    <w:rsid w:val="003B0B81"/>
    <w:rsid w:val="003B1060"/>
    <w:rsid w:val="003B4C40"/>
    <w:rsid w:val="003C3B17"/>
    <w:rsid w:val="003D38D6"/>
    <w:rsid w:val="003D4B31"/>
    <w:rsid w:val="003F1D3A"/>
    <w:rsid w:val="00401862"/>
    <w:rsid w:val="00407F92"/>
    <w:rsid w:val="00416996"/>
    <w:rsid w:val="00424A50"/>
    <w:rsid w:val="004265C6"/>
    <w:rsid w:val="00440E27"/>
    <w:rsid w:val="00443BBC"/>
    <w:rsid w:val="00445379"/>
    <w:rsid w:val="004470AA"/>
    <w:rsid w:val="00453124"/>
    <w:rsid w:val="004578F4"/>
    <w:rsid w:val="00477674"/>
    <w:rsid w:val="00483E2D"/>
    <w:rsid w:val="0049012F"/>
    <w:rsid w:val="0049029D"/>
    <w:rsid w:val="004B1C10"/>
    <w:rsid w:val="004B1E9E"/>
    <w:rsid w:val="004B1F12"/>
    <w:rsid w:val="004B4541"/>
    <w:rsid w:val="004B4D7E"/>
    <w:rsid w:val="004B7023"/>
    <w:rsid w:val="004C53C8"/>
    <w:rsid w:val="004D2F7A"/>
    <w:rsid w:val="004D35C9"/>
    <w:rsid w:val="004D582F"/>
    <w:rsid w:val="004D7C64"/>
    <w:rsid w:val="00503537"/>
    <w:rsid w:val="005111EB"/>
    <w:rsid w:val="00514392"/>
    <w:rsid w:val="005162E2"/>
    <w:rsid w:val="00522198"/>
    <w:rsid w:val="00523E90"/>
    <w:rsid w:val="00533711"/>
    <w:rsid w:val="0055246B"/>
    <w:rsid w:val="00553946"/>
    <w:rsid w:val="00557D04"/>
    <w:rsid w:val="0057565F"/>
    <w:rsid w:val="00596F48"/>
    <w:rsid w:val="005B614B"/>
    <w:rsid w:val="005C1722"/>
    <w:rsid w:val="005D3C37"/>
    <w:rsid w:val="005D63A6"/>
    <w:rsid w:val="005E5236"/>
    <w:rsid w:val="005F4EE0"/>
    <w:rsid w:val="00611C91"/>
    <w:rsid w:val="006132EE"/>
    <w:rsid w:val="00615C2E"/>
    <w:rsid w:val="00620C54"/>
    <w:rsid w:val="006313C8"/>
    <w:rsid w:val="0063175D"/>
    <w:rsid w:val="00633E95"/>
    <w:rsid w:val="0063666E"/>
    <w:rsid w:val="00637C56"/>
    <w:rsid w:val="00643D13"/>
    <w:rsid w:val="006538B1"/>
    <w:rsid w:val="00665CF3"/>
    <w:rsid w:val="0066646A"/>
    <w:rsid w:val="00675BA5"/>
    <w:rsid w:val="006A4118"/>
    <w:rsid w:val="006B17F4"/>
    <w:rsid w:val="006B494A"/>
    <w:rsid w:val="006C75A3"/>
    <w:rsid w:val="006D16F7"/>
    <w:rsid w:val="006E0E0D"/>
    <w:rsid w:val="006E31D4"/>
    <w:rsid w:val="006E758E"/>
    <w:rsid w:val="006F6647"/>
    <w:rsid w:val="006F666B"/>
    <w:rsid w:val="00714383"/>
    <w:rsid w:val="00715738"/>
    <w:rsid w:val="00716992"/>
    <w:rsid w:val="00721E26"/>
    <w:rsid w:val="0072705C"/>
    <w:rsid w:val="00744149"/>
    <w:rsid w:val="0075347D"/>
    <w:rsid w:val="007602FF"/>
    <w:rsid w:val="00767711"/>
    <w:rsid w:val="00770FDA"/>
    <w:rsid w:val="00775EA4"/>
    <w:rsid w:val="00784893"/>
    <w:rsid w:val="00786C30"/>
    <w:rsid w:val="00786CBF"/>
    <w:rsid w:val="00792EDD"/>
    <w:rsid w:val="00793165"/>
    <w:rsid w:val="007941B5"/>
    <w:rsid w:val="00794382"/>
    <w:rsid w:val="0079694C"/>
    <w:rsid w:val="007A2A47"/>
    <w:rsid w:val="007B5D16"/>
    <w:rsid w:val="007C2A21"/>
    <w:rsid w:val="007C710D"/>
    <w:rsid w:val="007D1C5A"/>
    <w:rsid w:val="007D62F8"/>
    <w:rsid w:val="007D754E"/>
    <w:rsid w:val="007E1218"/>
    <w:rsid w:val="007E462A"/>
    <w:rsid w:val="007E6E95"/>
    <w:rsid w:val="007E7461"/>
    <w:rsid w:val="007F11DC"/>
    <w:rsid w:val="00832686"/>
    <w:rsid w:val="00843955"/>
    <w:rsid w:val="00852BC0"/>
    <w:rsid w:val="008535D9"/>
    <w:rsid w:val="00863F9E"/>
    <w:rsid w:val="00865AFB"/>
    <w:rsid w:val="0086677E"/>
    <w:rsid w:val="008720A2"/>
    <w:rsid w:val="008724B1"/>
    <w:rsid w:val="00875CAB"/>
    <w:rsid w:val="00876160"/>
    <w:rsid w:val="008812D7"/>
    <w:rsid w:val="008849FF"/>
    <w:rsid w:val="008879B4"/>
    <w:rsid w:val="008903CB"/>
    <w:rsid w:val="00891F9F"/>
    <w:rsid w:val="00892605"/>
    <w:rsid w:val="008B0A35"/>
    <w:rsid w:val="008B663E"/>
    <w:rsid w:val="008C6B8C"/>
    <w:rsid w:val="008D53D2"/>
    <w:rsid w:val="008E6704"/>
    <w:rsid w:val="008E684B"/>
    <w:rsid w:val="008F2890"/>
    <w:rsid w:val="008F405B"/>
    <w:rsid w:val="00900CE6"/>
    <w:rsid w:val="00904552"/>
    <w:rsid w:val="00904C2B"/>
    <w:rsid w:val="00904F23"/>
    <w:rsid w:val="00910895"/>
    <w:rsid w:val="00921E9F"/>
    <w:rsid w:val="00923102"/>
    <w:rsid w:val="0092310C"/>
    <w:rsid w:val="00930CC0"/>
    <w:rsid w:val="0093586F"/>
    <w:rsid w:val="0094171B"/>
    <w:rsid w:val="00942CDF"/>
    <w:rsid w:val="00945F6F"/>
    <w:rsid w:val="00946E2C"/>
    <w:rsid w:val="00947BD5"/>
    <w:rsid w:val="00950435"/>
    <w:rsid w:val="00951D06"/>
    <w:rsid w:val="00956872"/>
    <w:rsid w:val="00964CAC"/>
    <w:rsid w:val="00966C9D"/>
    <w:rsid w:val="00967F8B"/>
    <w:rsid w:val="00983FA2"/>
    <w:rsid w:val="009856BB"/>
    <w:rsid w:val="00990D85"/>
    <w:rsid w:val="00990EC2"/>
    <w:rsid w:val="00991D4B"/>
    <w:rsid w:val="00993EEC"/>
    <w:rsid w:val="009943DA"/>
    <w:rsid w:val="009A0184"/>
    <w:rsid w:val="009A322B"/>
    <w:rsid w:val="009B605D"/>
    <w:rsid w:val="009C74E1"/>
    <w:rsid w:val="009C7AD8"/>
    <w:rsid w:val="009D2538"/>
    <w:rsid w:val="009D3D2B"/>
    <w:rsid w:val="009D74D7"/>
    <w:rsid w:val="009E2071"/>
    <w:rsid w:val="009F1022"/>
    <w:rsid w:val="00A0497E"/>
    <w:rsid w:val="00A10FF7"/>
    <w:rsid w:val="00A17748"/>
    <w:rsid w:val="00A24950"/>
    <w:rsid w:val="00A26DEA"/>
    <w:rsid w:val="00A35741"/>
    <w:rsid w:val="00A40801"/>
    <w:rsid w:val="00A4463B"/>
    <w:rsid w:val="00A60D81"/>
    <w:rsid w:val="00A64DF4"/>
    <w:rsid w:val="00A67CF5"/>
    <w:rsid w:val="00A71CF3"/>
    <w:rsid w:val="00A77E3C"/>
    <w:rsid w:val="00A850C4"/>
    <w:rsid w:val="00A914F9"/>
    <w:rsid w:val="00A93905"/>
    <w:rsid w:val="00A97E58"/>
    <w:rsid w:val="00AA6D83"/>
    <w:rsid w:val="00AA72D5"/>
    <w:rsid w:val="00AB15D7"/>
    <w:rsid w:val="00AB3049"/>
    <w:rsid w:val="00AB3BC8"/>
    <w:rsid w:val="00AC062E"/>
    <w:rsid w:val="00AC4DA3"/>
    <w:rsid w:val="00AC4F05"/>
    <w:rsid w:val="00AD0725"/>
    <w:rsid w:val="00AE4267"/>
    <w:rsid w:val="00AE4970"/>
    <w:rsid w:val="00AE51E0"/>
    <w:rsid w:val="00AF26A8"/>
    <w:rsid w:val="00AF3F11"/>
    <w:rsid w:val="00AF4942"/>
    <w:rsid w:val="00B05C54"/>
    <w:rsid w:val="00B121ED"/>
    <w:rsid w:val="00B26672"/>
    <w:rsid w:val="00B309E2"/>
    <w:rsid w:val="00B35F2D"/>
    <w:rsid w:val="00B37FAB"/>
    <w:rsid w:val="00B453A2"/>
    <w:rsid w:val="00B50BF4"/>
    <w:rsid w:val="00B5361F"/>
    <w:rsid w:val="00B55100"/>
    <w:rsid w:val="00B5544D"/>
    <w:rsid w:val="00B659BE"/>
    <w:rsid w:val="00B80276"/>
    <w:rsid w:val="00B80B01"/>
    <w:rsid w:val="00B85639"/>
    <w:rsid w:val="00B8566C"/>
    <w:rsid w:val="00B929AA"/>
    <w:rsid w:val="00BA36C7"/>
    <w:rsid w:val="00BA3AC5"/>
    <w:rsid w:val="00BA7BB5"/>
    <w:rsid w:val="00BB517A"/>
    <w:rsid w:val="00BB6620"/>
    <w:rsid w:val="00BB6DCA"/>
    <w:rsid w:val="00BD5DF3"/>
    <w:rsid w:val="00BE5C9C"/>
    <w:rsid w:val="00BE70FD"/>
    <w:rsid w:val="00BF70CB"/>
    <w:rsid w:val="00C06860"/>
    <w:rsid w:val="00C13F57"/>
    <w:rsid w:val="00C2105B"/>
    <w:rsid w:val="00C2333C"/>
    <w:rsid w:val="00C32BD1"/>
    <w:rsid w:val="00C330FB"/>
    <w:rsid w:val="00C34429"/>
    <w:rsid w:val="00C35854"/>
    <w:rsid w:val="00C464AA"/>
    <w:rsid w:val="00C4714A"/>
    <w:rsid w:val="00C56BA1"/>
    <w:rsid w:val="00C64CB3"/>
    <w:rsid w:val="00C67FB6"/>
    <w:rsid w:val="00C7228C"/>
    <w:rsid w:val="00C7441D"/>
    <w:rsid w:val="00C74573"/>
    <w:rsid w:val="00C87E7C"/>
    <w:rsid w:val="00C91611"/>
    <w:rsid w:val="00C94909"/>
    <w:rsid w:val="00C974FF"/>
    <w:rsid w:val="00CA2072"/>
    <w:rsid w:val="00CB0694"/>
    <w:rsid w:val="00CB31A3"/>
    <w:rsid w:val="00CB5782"/>
    <w:rsid w:val="00CB73F1"/>
    <w:rsid w:val="00CC323B"/>
    <w:rsid w:val="00CD3CC5"/>
    <w:rsid w:val="00CE0F6E"/>
    <w:rsid w:val="00CE1695"/>
    <w:rsid w:val="00CF5A1E"/>
    <w:rsid w:val="00D01DE8"/>
    <w:rsid w:val="00D0575D"/>
    <w:rsid w:val="00D07004"/>
    <w:rsid w:val="00D11E5D"/>
    <w:rsid w:val="00D246D0"/>
    <w:rsid w:val="00D258D2"/>
    <w:rsid w:val="00D3182A"/>
    <w:rsid w:val="00D35165"/>
    <w:rsid w:val="00D518B7"/>
    <w:rsid w:val="00D601EF"/>
    <w:rsid w:val="00D61A00"/>
    <w:rsid w:val="00D655E8"/>
    <w:rsid w:val="00D65DFB"/>
    <w:rsid w:val="00D6626B"/>
    <w:rsid w:val="00D70278"/>
    <w:rsid w:val="00D75487"/>
    <w:rsid w:val="00D970CD"/>
    <w:rsid w:val="00DB5275"/>
    <w:rsid w:val="00DB741A"/>
    <w:rsid w:val="00DD7FB8"/>
    <w:rsid w:val="00DE096C"/>
    <w:rsid w:val="00DF49B3"/>
    <w:rsid w:val="00E172B8"/>
    <w:rsid w:val="00E21503"/>
    <w:rsid w:val="00E34DE0"/>
    <w:rsid w:val="00E359E3"/>
    <w:rsid w:val="00E36FFD"/>
    <w:rsid w:val="00E410F5"/>
    <w:rsid w:val="00E421C2"/>
    <w:rsid w:val="00E537F1"/>
    <w:rsid w:val="00E66B82"/>
    <w:rsid w:val="00E72372"/>
    <w:rsid w:val="00E84224"/>
    <w:rsid w:val="00E86883"/>
    <w:rsid w:val="00E906FC"/>
    <w:rsid w:val="00E926AB"/>
    <w:rsid w:val="00E93EC2"/>
    <w:rsid w:val="00EA2B3D"/>
    <w:rsid w:val="00EB28B2"/>
    <w:rsid w:val="00EB33E3"/>
    <w:rsid w:val="00EC5807"/>
    <w:rsid w:val="00ED5529"/>
    <w:rsid w:val="00EE0C32"/>
    <w:rsid w:val="00EE6044"/>
    <w:rsid w:val="00EF0B4C"/>
    <w:rsid w:val="00EF1A13"/>
    <w:rsid w:val="00EF3C35"/>
    <w:rsid w:val="00EF5EFF"/>
    <w:rsid w:val="00EF5F35"/>
    <w:rsid w:val="00F0097D"/>
    <w:rsid w:val="00F01449"/>
    <w:rsid w:val="00F116A9"/>
    <w:rsid w:val="00F21A90"/>
    <w:rsid w:val="00F44DAF"/>
    <w:rsid w:val="00F51FCC"/>
    <w:rsid w:val="00F53918"/>
    <w:rsid w:val="00F57925"/>
    <w:rsid w:val="00F625AC"/>
    <w:rsid w:val="00F74CA0"/>
    <w:rsid w:val="00F849D1"/>
    <w:rsid w:val="00F84DB5"/>
    <w:rsid w:val="00F922F3"/>
    <w:rsid w:val="00F95C43"/>
    <w:rsid w:val="00FA0F71"/>
    <w:rsid w:val="00FA3BEF"/>
    <w:rsid w:val="00FB3EF2"/>
    <w:rsid w:val="00FB4090"/>
    <w:rsid w:val="00FD14BB"/>
    <w:rsid w:val="00FD3BB2"/>
    <w:rsid w:val="00FE63EC"/>
    <w:rsid w:val="00FE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82CAB"/>
  <w15:docId w15:val="{D1CC97CB-A61A-4E35-846B-D5A66BE4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B1F12"/>
    <w:pPr>
      <w:keepNext/>
      <w:outlineLvl w:val="0"/>
    </w:pPr>
    <w:rPr>
      <w:rFonts w:ascii="EucrosiaUPC" w:eastAsia="Cordia New" w:hAnsi="EucrosiaUPC" w:cs="Eucros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character" w:customStyle="1" w:styleId="10">
    <w:name w:val="หัวเรื่อง 1 อักขระ"/>
    <w:basedOn w:val="a0"/>
    <w:link w:val="1"/>
    <w:rsid w:val="004B1F12"/>
    <w:rPr>
      <w:rFonts w:ascii="EucrosiaUPC" w:eastAsia="Cordia New" w:hAnsi="EucrosiaUPC" w:cs="EucrosiaUPC"/>
      <w:b/>
      <w:bCs/>
      <w:sz w:val="36"/>
      <w:szCs w:val="36"/>
    </w:rPr>
  </w:style>
  <w:style w:type="paragraph" w:styleId="3">
    <w:name w:val="Body Text 3"/>
    <w:basedOn w:val="a"/>
    <w:link w:val="30"/>
    <w:rsid w:val="004B1F12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4B1F12"/>
    <w:rPr>
      <w:rFonts w:ascii="EucrosiaUPC" w:eastAsia="Cordia New" w:hAnsi="EucrosiaUPC" w:cs="EucrosiaUPC"/>
      <w:sz w:val="32"/>
      <w:szCs w:val="32"/>
    </w:rPr>
  </w:style>
  <w:style w:type="paragraph" w:styleId="a8">
    <w:name w:val="List Paragraph"/>
    <w:basedOn w:val="a"/>
    <w:uiPriority w:val="34"/>
    <w:qFormat/>
    <w:rsid w:val="00E926AB"/>
    <w:pPr>
      <w:ind w:left="720"/>
      <w:contextualSpacing/>
    </w:pPr>
  </w:style>
  <w:style w:type="paragraph" w:styleId="a9">
    <w:name w:val="Balloon Text"/>
    <w:basedOn w:val="a"/>
    <w:link w:val="aa"/>
    <w:rsid w:val="00C464AA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C464AA"/>
    <w:rPr>
      <w:rFonts w:ascii="Tahoma" w:hAnsi="Tahoma"/>
      <w:sz w:val="16"/>
    </w:rPr>
  </w:style>
  <w:style w:type="paragraph" w:styleId="ab">
    <w:name w:val="No Spacing"/>
    <w:uiPriority w:val="1"/>
    <w:qFormat/>
    <w:rsid w:val="00F21A90"/>
    <w:rPr>
      <w:rFonts w:ascii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asert\Documents\&#3649;&#3610;&#3610;&#3615;&#3629;&#3619;&#3660;&#3617;&#3627;&#3609;&#3633;&#3591;&#3626;&#3639;&#3656;&#3629;&#3619;&#3634;&#3594;&#3585;&#3634;&#3619;\&#3627;&#3609;&#3633;&#3591;&#3626;&#3639;&#3629;&#3616;&#3634;&#3618;&#3651;&#3609;%20&#3648;&#3607;&#3617;&#3648;&#3614;&#3621;&#3605;%20MS%20Wo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47917-4EE1-44CA-B61F-5BA89BB4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 เทมเพลต MS Word.dot</Template>
  <TotalTime>4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prasert</dc:creator>
  <cp:lastModifiedBy>Windows User</cp:lastModifiedBy>
  <cp:revision>2</cp:revision>
  <cp:lastPrinted>2023-10-20T01:54:00Z</cp:lastPrinted>
  <dcterms:created xsi:type="dcterms:W3CDTF">2024-03-12T09:37:00Z</dcterms:created>
  <dcterms:modified xsi:type="dcterms:W3CDTF">2024-03-12T09:37:00Z</dcterms:modified>
</cp:coreProperties>
</file>